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6"/>
        <w:gridCol w:w="4644"/>
      </w:tblGrid>
      <w:tr w:rsidR="00743F73" w:rsidRPr="00572AA0" w14:paraId="455D9385" w14:textId="77777777" w:rsidTr="00CF3146">
        <w:trPr>
          <w:trHeight w:val="1309"/>
        </w:trPr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</w:tcPr>
          <w:p w14:paraId="56EE27F7" w14:textId="77777777" w:rsidR="00743F73" w:rsidRPr="00572AA0" w:rsidRDefault="00743F73" w:rsidP="00CF3146">
            <w:pPr>
              <w:suppressAutoHyphens/>
              <w:rPr>
                <w:rFonts w:cs="Arial"/>
              </w:rPr>
            </w:pPr>
          </w:p>
          <w:p w14:paraId="09800BF2" w14:textId="77777777" w:rsidR="00743F73" w:rsidRPr="00572AA0" w:rsidRDefault="00743F73" w:rsidP="00CF3146">
            <w:pPr>
              <w:suppressAutoHyphens/>
              <w:rPr>
                <w:rFonts w:cs="Arial"/>
              </w:rPr>
            </w:pPr>
          </w:p>
          <w:p w14:paraId="1057005C" w14:textId="77777777" w:rsidR="00743F73" w:rsidRPr="00572AA0" w:rsidRDefault="00743F73" w:rsidP="00CF3146">
            <w:pPr>
              <w:tabs>
                <w:tab w:val="left" w:pos="360"/>
              </w:tabs>
              <w:suppressAutoHyphens/>
              <w:spacing w:line="226" w:lineRule="exact"/>
              <w:jc w:val="center"/>
            </w:pPr>
            <w:r>
              <w:t>______________________________________________</w:t>
            </w:r>
          </w:p>
          <w:p w14:paraId="74B57ACC" w14:textId="77777777" w:rsidR="000C70CB" w:rsidRDefault="00743F73" w:rsidP="00CF3146">
            <w:pPr>
              <w:suppressAutoHyphens/>
              <w:spacing w:line="360" w:lineRule="auto"/>
              <w:jc w:val="center"/>
              <w:rPr>
                <w:rFonts w:cs="Arial"/>
                <w:i/>
              </w:rPr>
            </w:pPr>
            <w:r w:rsidRPr="00572AA0">
              <w:rPr>
                <w:rFonts w:cs="Arial"/>
                <w:i/>
                <w:sz w:val="18"/>
              </w:rPr>
              <w:t>(pieczęć wykonawcy)</w:t>
            </w:r>
          </w:p>
          <w:p w14:paraId="7134D8D8" w14:textId="77777777" w:rsidR="000C70CB" w:rsidRPr="000C70CB" w:rsidRDefault="000C70CB" w:rsidP="000C70CB">
            <w:pPr>
              <w:rPr>
                <w:rFonts w:cs="Arial"/>
              </w:rPr>
            </w:pPr>
          </w:p>
          <w:p w14:paraId="136FD6AD" w14:textId="77777777" w:rsidR="000C70CB" w:rsidRDefault="000C70CB" w:rsidP="000C70CB">
            <w:pPr>
              <w:rPr>
                <w:rFonts w:cs="Arial"/>
              </w:rPr>
            </w:pPr>
          </w:p>
          <w:p w14:paraId="448B563B" w14:textId="77777777" w:rsidR="000C70CB" w:rsidRDefault="000C70CB" w:rsidP="000C70CB">
            <w:pPr>
              <w:jc w:val="right"/>
              <w:rPr>
                <w:rFonts w:cs="Arial"/>
              </w:rPr>
            </w:pPr>
          </w:p>
          <w:p w14:paraId="3077F5CB" w14:textId="77777777" w:rsidR="00743F73" w:rsidRPr="000C70CB" w:rsidRDefault="000C70CB" w:rsidP="000C70CB">
            <w:pPr>
              <w:tabs>
                <w:tab w:val="left" w:pos="3064"/>
              </w:tabs>
              <w:rPr>
                <w:rFonts w:cs="Arial"/>
              </w:rPr>
            </w:pPr>
            <w:r>
              <w:rPr>
                <w:rFonts w:cs="Arial"/>
              </w:rPr>
              <w:tab/>
            </w:r>
          </w:p>
        </w:tc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051D36DB" w14:textId="77777777" w:rsidR="00743F73" w:rsidRPr="00055C17" w:rsidRDefault="00743F73" w:rsidP="00CF3146">
            <w:pPr>
              <w:suppressAutoHyphens/>
              <w:spacing w:before="120" w:line="360" w:lineRule="auto"/>
              <w:jc w:val="center"/>
              <w:rPr>
                <w:rFonts w:eastAsia="Times New Roman" w:cs="Arial"/>
                <w:b/>
                <w:noProof w:val="0"/>
              </w:rPr>
            </w:pPr>
            <w:r w:rsidRPr="00055C17">
              <w:rPr>
                <w:rFonts w:eastAsia="Times New Roman" w:cs="Arial"/>
                <w:b/>
                <w:noProof w:val="0"/>
              </w:rPr>
              <w:t>Zamawiający:</w:t>
            </w:r>
          </w:p>
          <w:p w14:paraId="4CCE1552" w14:textId="1A6394EF" w:rsidR="00B173B4" w:rsidRPr="00055C17" w:rsidRDefault="00B173B4" w:rsidP="00AD4E9A">
            <w:pPr>
              <w:pStyle w:val="Tekstpodstawowy"/>
              <w:suppressAutoHyphens/>
              <w:spacing w:after="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055C17">
              <w:rPr>
                <w:rFonts w:ascii="Arial Narrow" w:hAnsi="Arial Narrow" w:cs="Arial"/>
                <w:b/>
                <w:sz w:val="22"/>
                <w:szCs w:val="22"/>
              </w:rPr>
              <w:t xml:space="preserve">ENERGA-OPERATOR </w:t>
            </w:r>
            <w:r w:rsidR="00D546A6" w:rsidRPr="00055C17">
              <w:rPr>
                <w:rFonts w:ascii="Arial Narrow" w:hAnsi="Arial Narrow" w:cs="Arial"/>
                <w:b/>
                <w:sz w:val="22"/>
                <w:szCs w:val="22"/>
              </w:rPr>
              <w:t xml:space="preserve">Wykonawstwo Elektroenergetyczne </w:t>
            </w:r>
            <w:r w:rsidRPr="00055C17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="000920B7">
              <w:rPr>
                <w:rFonts w:ascii="Arial Narrow" w:hAnsi="Arial Narrow" w:cs="Arial"/>
                <w:b/>
                <w:sz w:val="22"/>
                <w:szCs w:val="22"/>
              </w:rPr>
              <w:t>s</w:t>
            </w:r>
            <w:r w:rsidRPr="00055C17">
              <w:rPr>
                <w:rFonts w:ascii="Arial Narrow" w:hAnsi="Arial Narrow" w:cs="Arial"/>
                <w:b/>
                <w:sz w:val="22"/>
                <w:szCs w:val="22"/>
              </w:rPr>
              <w:t>p. z o.o.</w:t>
            </w:r>
            <w:r w:rsidR="002771D3" w:rsidRPr="00055C17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</w:p>
          <w:p w14:paraId="1914D99C" w14:textId="77777777" w:rsidR="00743F73" w:rsidRDefault="00D54DE7" w:rsidP="00101D96">
            <w:pPr>
              <w:pStyle w:val="Tekstpodstawowy"/>
              <w:suppressAutoHyphens/>
              <w:spacing w:after="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055C17">
              <w:rPr>
                <w:rFonts w:ascii="Arial Narrow" w:hAnsi="Arial Narrow" w:cs="Arial"/>
                <w:b/>
                <w:sz w:val="22"/>
                <w:szCs w:val="22"/>
              </w:rPr>
              <w:t xml:space="preserve">Oddział </w:t>
            </w:r>
            <w:r w:rsidR="00101D96">
              <w:rPr>
                <w:rFonts w:ascii="Arial Narrow" w:hAnsi="Arial Narrow" w:cs="Arial"/>
                <w:b/>
                <w:sz w:val="22"/>
                <w:szCs w:val="22"/>
              </w:rPr>
              <w:t xml:space="preserve">w Płocku </w:t>
            </w:r>
          </w:p>
          <w:p w14:paraId="4FED01F3" w14:textId="77777777" w:rsidR="00101D96" w:rsidRDefault="00101D96" w:rsidP="00101D96">
            <w:pPr>
              <w:pStyle w:val="Tekstpodstawowy"/>
              <w:suppressAutoHyphens/>
              <w:spacing w:after="0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ul. </w:t>
            </w:r>
            <w:proofErr w:type="spellStart"/>
            <w:r>
              <w:rPr>
                <w:rFonts w:ascii="Arial Narrow" w:hAnsi="Arial Narrow" w:cs="Arial"/>
                <w:b/>
              </w:rPr>
              <w:t>Otolińska</w:t>
            </w:r>
            <w:proofErr w:type="spellEnd"/>
            <w:r>
              <w:rPr>
                <w:rFonts w:ascii="Arial Narrow" w:hAnsi="Arial Narrow" w:cs="Arial"/>
                <w:b/>
              </w:rPr>
              <w:t xml:space="preserve"> 27c, </w:t>
            </w:r>
          </w:p>
          <w:p w14:paraId="52709DAB" w14:textId="77777777" w:rsidR="00101D96" w:rsidRPr="00055C17" w:rsidRDefault="00101D96" w:rsidP="00101D96">
            <w:pPr>
              <w:pStyle w:val="Tekstpodstawowy"/>
              <w:suppressAutoHyphens/>
              <w:spacing w:after="0"/>
              <w:jc w:val="center"/>
              <w:rPr>
                <w:rFonts w:cs="Arial"/>
                <w:b/>
              </w:rPr>
            </w:pPr>
            <w:r>
              <w:rPr>
                <w:rFonts w:ascii="Arial Narrow" w:hAnsi="Arial Narrow" w:cs="Arial"/>
                <w:b/>
              </w:rPr>
              <w:t>09-400 Płock</w:t>
            </w:r>
          </w:p>
        </w:tc>
      </w:tr>
    </w:tbl>
    <w:p w14:paraId="31F12C76" w14:textId="77777777" w:rsidR="00FF7D5F" w:rsidRDefault="00743F73" w:rsidP="00743F73">
      <w:pPr>
        <w:pStyle w:val="Tekstpodstawowy"/>
        <w:suppressAutoHyphens/>
        <w:jc w:val="center"/>
        <w:rPr>
          <w:rFonts w:ascii="Arial Narrow" w:hAnsi="Arial Narrow" w:cs="Arial"/>
          <w:b/>
          <w:sz w:val="22"/>
          <w:szCs w:val="22"/>
        </w:rPr>
      </w:pPr>
      <w:r w:rsidRPr="00B4031E">
        <w:rPr>
          <w:rFonts w:ascii="Arial Narrow" w:hAnsi="Arial Narrow" w:cs="Arial"/>
          <w:b/>
          <w:sz w:val="28"/>
          <w:szCs w:val="28"/>
        </w:rPr>
        <w:t>OFERTA</w:t>
      </w:r>
      <w:r w:rsidRPr="00572AA0">
        <w:rPr>
          <w:rFonts w:ascii="Arial Narrow" w:hAnsi="Arial Narrow" w:cs="Arial"/>
          <w:b/>
          <w:sz w:val="22"/>
          <w:szCs w:val="22"/>
        </w:rPr>
        <w:t xml:space="preserve"> </w:t>
      </w:r>
    </w:p>
    <w:p w14:paraId="0C4367DD" w14:textId="77777777" w:rsidR="00101D96" w:rsidRDefault="00743F73" w:rsidP="00CB6AF2">
      <w:pPr>
        <w:spacing w:after="60"/>
        <w:rPr>
          <w:rFonts w:cs="Arial"/>
        </w:rPr>
      </w:pPr>
      <w:r w:rsidRPr="00F50CA9">
        <w:rPr>
          <w:rFonts w:cs="Arial"/>
        </w:rPr>
        <w:t xml:space="preserve">w postępowaniu prowadzonym w trybie </w:t>
      </w:r>
      <w:r w:rsidR="00CB6AF2">
        <w:rPr>
          <w:rFonts w:cs="Arial"/>
        </w:rPr>
        <w:t>przetargu nieograniczonego</w:t>
      </w:r>
      <w:r w:rsidR="00C8289A">
        <w:rPr>
          <w:rFonts w:cs="Arial"/>
        </w:rPr>
        <w:t xml:space="preserve"> </w:t>
      </w:r>
      <w:r w:rsidRPr="00F50CA9">
        <w:rPr>
          <w:rFonts w:cs="Arial"/>
        </w:rPr>
        <w:t>na</w:t>
      </w:r>
      <w:r w:rsidR="00CB6AF2">
        <w:rPr>
          <w:rFonts w:cs="Arial"/>
        </w:rPr>
        <w:t xml:space="preserve"> </w:t>
      </w:r>
    </w:p>
    <w:p w14:paraId="10F43738" w14:textId="3A730A0B" w:rsidR="00512257" w:rsidRPr="00512257" w:rsidRDefault="000F4286" w:rsidP="00512257">
      <w:pPr>
        <w:spacing w:after="60"/>
        <w:jc w:val="center"/>
        <w:rPr>
          <w:rFonts w:ascii="Verdana" w:hAnsi="Verdana" w:cs="Arial"/>
          <w:b/>
          <w:bCs/>
          <w:noProof w:val="0"/>
          <w:sz w:val="18"/>
          <w:szCs w:val="18"/>
        </w:rPr>
      </w:pPr>
      <w:r>
        <w:rPr>
          <w:rFonts w:cs="Arial"/>
        </w:rPr>
        <w:t>„</w:t>
      </w:r>
      <w:r w:rsidR="000920B7" w:rsidRPr="000920B7">
        <w:rPr>
          <w:rFonts w:ascii="Verdana" w:hAnsi="Verdana" w:cs="Arial"/>
          <w:b/>
          <w:bCs/>
          <w:sz w:val="18"/>
          <w:szCs w:val="18"/>
        </w:rPr>
        <w:t>Wykonanie robót budowlanych polegających na demontażu i odbudowie różnych nawierzchni utwardzonych chodników, dróg i parkingów oraz terenów zielonych po robotach kablowych</w:t>
      </w:r>
      <w:r w:rsidR="00512257">
        <w:rPr>
          <w:rFonts w:ascii="Verdana" w:hAnsi="Verdana" w:cs="Arial"/>
          <w:b/>
          <w:bCs/>
          <w:sz w:val="18"/>
          <w:szCs w:val="18"/>
        </w:rPr>
        <w:t>”</w:t>
      </w:r>
    </w:p>
    <w:p w14:paraId="03F72016" w14:textId="77777777" w:rsidR="00B173B4" w:rsidRPr="002B784A" w:rsidRDefault="00B173B4" w:rsidP="002A439B">
      <w:pPr>
        <w:pStyle w:val="Tekstpodstawowy"/>
        <w:suppressAutoHyphens/>
        <w:rPr>
          <w:rFonts w:cs="Arial"/>
          <w:b/>
          <w:sz w:val="24"/>
          <w:szCs w:val="24"/>
          <w:highlight w:val="lightGray"/>
        </w:rPr>
      </w:pPr>
    </w:p>
    <w:p w14:paraId="3A969D12" w14:textId="77777777" w:rsidR="00743F73" w:rsidRDefault="00743F73" w:rsidP="00743F73">
      <w:pPr>
        <w:pStyle w:val="Tekstpodstawowywcity"/>
        <w:suppressAutoHyphens/>
        <w:ind w:left="0"/>
        <w:jc w:val="left"/>
        <w:rPr>
          <w:rFonts w:ascii="Arial Narrow" w:hAnsi="Arial Narrow" w:cs="Arial"/>
          <w:i/>
          <w:sz w:val="18"/>
          <w:szCs w:val="18"/>
        </w:rPr>
      </w:pPr>
    </w:p>
    <w:p w14:paraId="3F149468" w14:textId="77777777" w:rsidR="000C70CB" w:rsidRDefault="000C70CB" w:rsidP="000C70CB">
      <w:pPr>
        <w:pStyle w:val="Tekstpodstawowywcity"/>
        <w:suppressAutoHyphens/>
        <w:spacing w:line="240" w:lineRule="auto"/>
        <w:ind w:left="0"/>
        <w:rPr>
          <w:rFonts w:ascii="Arial Narrow" w:hAnsi="Arial Narrow" w:cs="Arial"/>
          <w:i/>
          <w:sz w:val="22"/>
          <w:szCs w:val="22"/>
        </w:rPr>
      </w:pPr>
      <w:r w:rsidRPr="00455490">
        <w:rPr>
          <w:rFonts w:ascii="Arial Narrow" w:hAnsi="Arial Narrow" w:cs="Arial"/>
          <w:b/>
          <w:sz w:val="22"/>
          <w:szCs w:val="22"/>
        </w:rPr>
        <w:t xml:space="preserve">Wykonawca 1* </w:t>
      </w:r>
      <w:r w:rsidRPr="00455490">
        <w:rPr>
          <w:rFonts w:ascii="Arial Narrow" w:hAnsi="Arial Narrow" w:cs="Arial"/>
          <w:i/>
          <w:sz w:val="22"/>
          <w:szCs w:val="22"/>
        </w:rPr>
        <w:t xml:space="preserve">(samodzielnie składający ofertę lub pełnomocnik wykonawców wspólnie ubiegających się </w:t>
      </w:r>
      <w:r>
        <w:rPr>
          <w:rFonts w:ascii="Arial Narrow" w:hAnsi="Arial Narrow" w:cs="Arial"/>
          <w:i/>
          <w:sz w:val="22"/>
          <w:szCs w:val="22"/>
        </w:rPr>
        <w:t xml:space="preserve">                   </w:t>
      </w:r>
      <w:r w:rsidRPr="00455490">
        <w:rPr>
          <w:rFonts w:ascii="Arial Narrow" w:hAnsi="Arial Narrow" w:cs="Arial"/>
          <w:i/>
          <w:sz w:val="22"/>
          <w:szCs w:val="22"/>
        </w:rPr>
        <w:t xml:space="preserve">o udzielenie zamówienia) </w:t>
      </w:r>
    </w:p>
    <w:p w14:paraId="138E1D98" w14:textId="77777777" w:rsidR="000C70CB" w:rsidRPr="00455490" w:rsidRDefault="000C70CB" w:rsidP="000C70CB">
      <w:pPr>
        <w:pStyle w:val="Tekstpodstawowywcity"/>
        <w:suppressAutoHyphens/>
        <w:spacing w:line="240" w:lineRule="auto"/>
        <w:ind w:left="0"/>
        <w:rPr>
          <w:rFonts w:ascii="Arial Narrow" w:hAnsi="Arial Narrow" w:cs="Arial"/>
          <w:i/>
          <w:sz w:val="22"/>
          <w:szCs w:val="22"/>
        </w:rPr>
      </w:pPr>
    </w:p>
    <w:p w14:paraId="4E121274" w14:textId="77777777" w:rsidR="000C70CB" w:rsidRPr="00455490" w:rsidRDefault="000C70CB" w:rsidP="000C70CB">
      <w:pPr>
        <w:pStyle w:val="Tekstpodstawowywcity"/>
        <w:suppressAutoHyphens/>
        <w:ind w:left="0"/>
        <w:jc w:val="left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___________________________________________________________________________________</w:t>
      </w:r>
    </w:p>
    <w:p w14:paraId="265ADBDC" w14:textId="77777777" w:rsidR="000C70CB" w:rsidRDefault="000C70CB" w:rsidP="000C70CB">
      <w:pPr>
        <w:pStyle w:val="Tekstpodstawowywcity"/>
        <w:suppressAutoHyphens/>
        <w:ind w:left="0"/>
        <w:jc w:val="left"/>
        <w:rPr>
          <w:rFonts w:ascii="Arial Narrow" w:hAnsi="Arial Narrow" w:cs="Arial"/>
          <w:sz w:val="22"/>
          <w:szCs w:val="22"/>
        </w:rPr>
      </w:pPr>
      <w:r w:rsidRPr="00455490">
        <w:rPr>
          <w:rFonts w:ascii="Arial Narrow" w:hAnsi="Arial Narrow" w:cs="Arial"/>
          <w:sz w:val="22"/>
          <w:szCs w:val="22"/>
        </w:rPr>
        <w:t xml:space="preserve">adres </w:t>
      </w:r>
      <w:r>
        <w:rPr>
          <w:rFonts w:ascii="Arial Narrow" w:hAnsi="Arial Narrow" w:cs="Arial"/>
          <w:sz w:val="22"/>
          <w:szCs w:val="22"/>
        </w:rPr>
        <w:t>___________________________________________________________________________________</w:t>
      </w:r>
    </w:p>
    <w:p w14:paraId="06B15A19" w14:textId="77777777" w:rsidR="000C70CB" w:rsidRDefault="000C70CB" w:rsidP="000C70CB">
      <w:pPr>
        <w:pStyle w:val="Tekstpodstawowywcity"/>
        <w:suppressAutoHyphens/>
        <w:ind w:left="0"/>
        <w:jc w:val="left"/>
        <w:rPr>
          <w:rFonts w:ascii="Arial Narrow" w:hAnsi="Arial Narrow" w:cs="Arial"/>
          <w:sz w:val="22"/>
          <w:szCs w:val="22"/>
        </w:rPr>
      </w:pPr>
      <w:r w:rsidRPr="00455490">
        <w:rPr>
          <w:rFonts w:ascii="Arial Narrow" w:hAnsi="Arial Narrow" w:cs="Arial"/>
          <w:sz w:val="22"/>
          <w:szCs w:val="22"/>
        </w:rPr>
        <w:t xml:space="preserve">nr telefonów </w:t>
      </w:r>
      <w:r>
        <w:rPr>
          <w:rFonts w:ascii="Arial Narrow" w:hAnsi="Arial Narrow" w:cs="Arial"/>
          <w:sz w:val="22"/>
          <w:szCs w:val="22"/>
        </w:rPr>
        <w:t>__________________________________</w:t>
      </w:r>
    </w:p>
    <w:p w14:paraId="5CDA1605" w14:textId="77777777" w:rsidR="000C70CB" w:rsidRPr="00455490" w:rsidRDefault="000C70CB" w:rsidP="000C70CB">
      <w:pPr>
        <w:pStyle w:val="Tekstpodstawowywcity"/>
        <w:suppressAutoHyphens/>
        <w:ind w:left="0"/>
        <w:jc w:val="left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nr fax </w:t>
      </w:r>
      <w:r w:rsidR="00487E39">
        <w:rPr>
          <w:rFonts w:ascii="Arial Narrow" w:hAnsi="Arial Narrow" w:cs="Arial"/>
          <w:sz w:val="22"/>
          <w:szCs w:val="22"/>
        </w:rPr>
        <w:t xml:space="preserve">, </w:t>
      </w:r>
      <w:r w:rsidR="00487E39" w:rsidRPr="00487E39">
        <w:rPr>
          <w:rFonts w:ascii="Arial Narrow" w:hAnsi="Arial Narrow" w:cs="Arial"/>
          <w:b/>
          <w:bCs/>
          <w:sz w:val="22"/>
          <w:szCs w:val="22"/>
        </w:rPr>
        <w:t>e mail</w:t>
      </w:r>
      <w:r w:rsidR="00487E39">
        <w:rPr>
          <w:rFonts w:ascii="Arial Narrow" w:hAnsi="Arial Narrow" w:cs="Arial"/>
          <w:sz w:val="22"/>
          <w:szCs w:val="22"/>
        </w:rPr>
        <w:t xml:space="preserve"> </w:t>
      </w:r>
      <w:r>
        <w:rPr>
          <w:rFonts w:ascii="Arial Narrow" w:hAnsi="Arial Narrow" w:cs="Arial"/>
          <w:sz w:val="22"/>
          <w:szCs w:val="22"/>
        </w:rPr>
        <w:t xml:space="preserve"> _______________________________________</w:t>
      </w:r>
    </w:p>
    <w:p w14:paraId="358BACB6" w14:textId="77777777" w:rsidR="000C70CB" w:rsidRDefault="000C70CB" w:rsidP="000C70CB">
      <w:pPr>
        <w:pStyle w:val="Tekstpodstawowywcity"/>
        <w:suppressAutoHyphens/>
        <w:ind w:left="0"/>
        <w:jc w:val="left"/>
        <w:rPr>
          <w:rFonts w:ascii="Arial Narrow" w:hAnsi="Arial Narrow" w:cs="Arial"/>
          <w:sz w:val="22"/>
          <w:szCs w:val="22"/>
        </w:rPr>
      </w:pPr>
      <w:r w:rsidRPr="00455490">
        <w:rPr>
          <w:rFonts w:ascii="Arial Narrow" w:hAnsi="Arial Narrow" w:cs="Arial"/>
          <w:sz w:val="22"/>
          <w:szCs w:val="22"/>
        </w:rPr>
        <w:t>NIP</w:t>
      </w:r>
      <w:r>
        <w:rPr>
          <w:rFonts w:ascii="Arial Narrow" w:hAnsi="Arial Narrow" w:cs="Arial"/>
          <w:sz w:val="22"/>
          <w:szCs w:val="22"/>
        </w:rPr>
        <w:t>________________________________________</w:t>
      </w:r>
      <w:r w:rsidRPr="00455490">
        <w:rPr>
          <w:rFonts w:ascii="Arial Narrow" w:hAnsi="Arial Narrow" w:cs="Arial"/>
          <w:sz w:val="22"/>
          <w:szCs w:val="22"/>
        </w:rPr>
        <w:t xml:space="preserve">, </w:t>
      </w:r>
    </w:p>
    <w:p w14:paraId="4A6D955D" w14:textId="77777777" w:rsidR="000C70CB" w:rsidRDefault="000C70CB" w:rsidP="000C70CB">
      <w:pPr>
        <w:pStyle w:val="Tekstpodstawowywcity"/>
        <w:suppressAutoHyphens/>
        <w:ind w:left="0"/>
        <w:jc w:val="left"/>
        <w:rPr>
          <w:rFonts w:ascii="Arial Narrow" w:hAnsi="Arial Narrow" w:cs="Arial"/>
          <w:sz w:val="22"/>
          <w:szCs w:val="22"/>
        </w:rPr>
      </w:pPr>
      <w:r w:rsidRPr="00455490">
        <w:rPr>
          <w:rFonts w:ascii="Arial Narrow" w:hAnsi="Arial Narrow" w:cs="Arial"/>
          <w:sz w:val="22"/>
          <w:szCs w:val="22"/>
        </w:rPr>
        <w:t xml:space="preserve">REGON </w:t>
      </w:r>
      <w:r>
        <w:rPr>
          <w:rFonts w:ascii="Arial Narrow" w:hAnsi="Arial Narrow" w:cs="Arial"/>
          <w:sz w:val="22"/>
          <w:szCs w:val="22"/>
        </w:rPr>
        <w:t>______________________________________</w:t>
      </w:r>
    </w:p>
    <w:p w14:paraId="6907E30E" w14:textId="77777777" w:rsidR="000C70CB" w:rsidRPr="00455490" w:rsidRDefault="000C70CB" w:rsidP="000C70CB">
      <w:pPr>
        <w:pStyle w:val="Tekstpodstawowywcity"/>
        <w:suppressAutoHyphens/>
        <w:spacing w:line="240" w:lineRule="auto"/>
        <w:ind w:left="0"/>
        <w:jc w:val="left"/>
        <w:rPr>
          <w:rFonts w:ascii="Arial Narrow" w:hAnsi="Arial Narrow" w:cs="Arial"/>
          <w:sz w:val="22"/>
          <w:szCs w:val="22"/>
        </w:rPr>
      </w:pPr>
      <w:r w:rsidRPr="00455490">
        <w:rPr>
          <w:rFonts w:ascii="Arial Narrow" w:hAnsi="Arial Narrow" w:cs="Arial"/>
          <w:b/>
          <w:sz w:val="22"/>
          <w:szCs w:val="22"/>
        </w:rPr>
        <w:t xml:space="preserve">Wykonawca 2* </w:t>
      </w:r>
      <w:r>
        <w:rPr>
          <w:rFonts w:ascii="Arial Narrow" w:hAnsi="Arial Narrow" w:cs="Arial"/>
          <w:sz w:val="22"/>
          <w:szCs w:val="22"/>
        </w:rPr>
        <w:t>___________________________________________________________________________________</w:t>
      </w:r>
    </w:p>
    <w:p w14:paraId="6E9E7ADB" w14:textId="77777777" w:rsidR="000C70CB" w:rsidRPr="00455490" w:rsidRDefault="000C70CB" w:rsidP="000C70CB">
      <w:pPr>
        <w:pStyle w:val="Tekstpodstawowywcity"/>
        <w:suppressAutoHyphens/>
        <w:ind w:left="0"/>
        <w:jc w:val="left"/>
        <w:rPr>
          <w:rFonts w:ascii="Arial Narrow" w:hAnsi="Arial Narrow" w:cs="Arial"/>
          <w:sz w:val="22"/>
          <w:szCs w:val="22"/>
        </w:rPr>
      </w:pPr>
      <w:r w:rsidRPr="00455490">
        <w:rPr>
          <w:rFonts w:ascii="Arial Narrow" w:hAnsi="Arial Narrow" w:cs="Arial"/>
          <w:sz w:val="22"/>
          <w:szCs w:val="22"/>
        </w:rPr>
        <w:t xml:space="preserve">adres </w:t>
      </w:r>
      <w:r>
        <w:rPr>
          <w:rFonts w:ascii="Arial Narrow" w:hAnsi="Arial Narrow" w:cs="Arial"/>
          <w:sz w:val="22"/>
          <w:szCs w:val="22"/>
        </w:rPr>
        <w:t>___________________________________________________________________________________</w:t>
      </w:r>
    </w:p>
    <w:p w14:paraId="50DC1D8B" w14:textId="77777777" w:rsidR="000C70CB" w:rsidRDefault="000C70CB" w:rsidP="000C70CB">
      <w:pPr>
        <w:pStyle w:val="Tekstpodstawowywcity"/>
        <w:suppressAutoHyphens/>
        <w:ind w:left="0"/>
        <w:jc w:val="left"/>
        <w:rPr>
          <w:rFonts w:ascii="Arial Narrow" w:hAnsi="Arial Narrow" w:cs="Arial"/>
          <w:sz w:val="22"/>
          <w:szCs w:val="22"/>
        </w:rPr>
      </w:pPr>
      <w:r w:rsidRPr="00455490">
        <w:rPr>
          <w:rFonts w:ascii="Arial Narrow" w:hAnsi="Arial Narrow" w:cs="Arial"/>
          <w:sz w:val="22"/>
          <w:szCs w:val="22"/>
        </w:rPr>
        <w:t xml:space="preserve">nr telefonów </w:t>
      </w:r>
      <w:r>
        <w:rPr>
          <w:rFonts w:ascii="Arial Narrow" w:hAnsi="Arial Narrow" w:cs="Arial"/>
          <w:sz w:val="22"/>
          <w:szCs w:val="22"/>
        </w:rPr>
        <w:t>__________________________________</w:t>
      </w:r>
    </w:p>
    <w:p w14:paraId="27662C3F" w14:textId="77777777" w:rsidR="000C70CB" w:rsidRPr="00455490" w:rsidRDefault="00487E39" w:rsidP="000C70CB">
      <w:pPr>
        <w:pStyle w:val="Tekstpodstawowywcity"/>
        <w:suppressAutoHyphens/>
        <w:ind w:left="0"/>
        <w:jc w:val="left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e mail </w:t>
      </w:r>
      <w:r w:rsidR="000C70CB">
        <w:rPr>
          <w:rFonts w:ascii="Arial Narrow" w:hAnsi="Arial Narrow" w:cs="Arial"/>
          <w:sz w:val="22"/>
          <w:szCs w:val="22"/>
        </w:rPr>
        <w:t xml:space="preserve"> ________________________________________</w:t>
      </w:r>
    </w:p>
    <w:p w14:paraId="15BC430F" w14:textId="77777777" w:rsidR="000C70CB" w:rsidRDefault="000C70CB" w:rsidP="000C70CB">
      <w:pPr>
        <w:pStyle w:val="Tekstpodstawowywcity"/>
        <w:suppressAutoHyphens/>
        <w:ind w:left="0"/>
        <w:jc w:val="left"/>
        <w:rPr>
          <w:rFonts w:ascii="Arial Narrow" w:hAnsi="Arial Narrow" w:cs="Arial"/>
          <w:sz w:val="22"/>
          <w:szCs w:val="22"/>
        </w:rPr>
      </w:pPr>
      <w:r w:rsidRPr="00455490">
        <w:rPr>
          <w:rFonts w:ascii="Arial Narrow" w:hAnsi="Arial Narrow" w:cs="Arial"/>
          <w:sz w:val="22"/>
          <w:szCs w:val="22"/>
        </w:rPr>
        <w:t>NIP</w:t>
      </w:r>
      <w:r>
        <w:rPr>
          <w:rFonts w:ascii="Arial Narrow" w:hAnsi="Arial Narrow" w:cs="Arial"/>
          <w:sz w:val="22"/>
          <w:szCs w:val="22"/>
        </w:rPr>
        <w:t>________________________________________</w:t>
      </w:r>
      <w:r w:rsidRPr="00455490">
        <w:rPr>
          <w:rFonts w:ascii="Arial Narrow" w:hAnsi="Arial Narrow" w:cs="Arial"/>
          <w:sz w:val="22"/>
          <w:szCs w:val="22"/>
        </w:rPr>
        <w:t xml:space="preserve">, </w:t>
      </w:r>
    </w:p>
    <w:p w14:paraId="72654594" w14:textId="77777777" w:rsidR="000C70CB" w:rsidRPr="00455490" w:rsidRDefault="000C70CB" w:rsidP="000C70CB">
      <w:pPr>
        <w:pStyle w:val="Tekstpodstawowywcity"/>
        <w:suppressAutoHyphens/>
        <w:ind w:left="0"/>
        <w:jc w:val="left"/>
        <w:rPr>
          <w:rFonts w:ascii="Arial Narrow" w:hAnsi="Arial Narrow" w:cs="Arial"/>
          <w:sz w:val="22"/>
          <w:szCs w:val="22"/>
        </w:rPr>
      </w:pPr>
      <w:r w:rsidRPr="00455490">
        <w:rPr>
          <w:rFonts w:ascii="Arial Narrow" w:hAnsi="Arial Narrow" w:cs="Arial"/>
          <w:sz w:val="22"/>
          <w:szCs w:val="22"/>
        </w:rPr>
        <w:t xml:space="preserve">REGON </w:t>
      </w:r>
      <w:r>
        <w:rPr>
          <w:rFonts w:ascii="Arial Narrow" w:hAnsi="Arial Narrow" w:cs="Arial"/>
          <w:sz w:val="22"/>
          <w:szCs w:val="22"/>
        </w:rPr>
        <w:t>______________________________________</w:t>
      </w:r>
    </w:p>
    <w:p w14:paraId="322B2246" w14:textId="77777777" w:rsidR="000C70CB" w:rsidRDefault="000C70CB" w:rsidP="00743F73">
      <w:pPr>
        <w:pStyle w:val="Tekstpodstawowywcity"/>
        <w:suppressAutoHyphens/>
        <w:ind w:left="0"/>
        <w:jc w:val="left"/>
        <w:rPr>
          <w:rFonts w:ascii="Arial Narrow" w:hAnsi="Arial Narrow" w:cs="Arial"/>
          <w:i/>
          <w:sz w:val="18"/>
          <w:szCs w:val="18"/>
        </w:rPr>
      </w:pPr>
      <w:r w:rsidRPr="0008798A">
        <w:rPr>
          <w:rFonts w:ascii="Arial Narrow" w:hAnsi="Arial Narrow" w:cs="Arial"/>
          <w:i/>
          <w:sz w:val="18"/>
          <w:szCs w:val="18"/>
        </w:rPr>
        <w:t xml:space="preserve"> (* należy dodać/usunąć pozycje dotyczące wykonawcy, zgodnie z sytuacją</w:t>
      </w:r>
    </w:p>
    <w:p w14:paraId="3BCE934C" w14:textId="77777777" w:rsidR="00743F73" w:rsidRDefault="00743F73" w:rsidP="00743F73">
      <w:pPr>
        <w:pStyle w:val="Tekstpodstawowywcity"/>
        <w:suppressAutoHyphens/>
        <w:ind w:left="0"/>
        <w:jc w:val="left"/>
        <w:rPr>
          <w:rFonts w:ascii="Arial Narrow" w:hAnsi="Arial Narrow" w:cs="Arial"/>
          <w:i/>
          <w:sz w:val="18"/>
          <w:szCs w:val="18"/>
        </w:rPr>
      </w:pPr>
    </w:p>
    <w:p w14:paraId="7EF5A977" w14:textId="77777777" w:rsidR="00743F73" w:rsidRDefault="00743F73" w:rsidP="00743F73">
      <w:pPr>
        <w:pStyle w:val="Tekstpodstawowywcity2"/>
        <w:numPr>
          <w:ilvl w:val="0"/>
          <w:numId w:val="6"/>
        </w:numPr>
        <w:spacing w:line="240" w:lineRule="auto"/>
        <w:rPr>
          <w:rFonts w:ascii="Arial Narrow" w:hAnsi="Arial Narrow" w:cs="Arial"/>
          <w:b/>
          <w:sz w:val="22"/>
          <w:szCs w:val="22"/>
        </w:rPr>
      </w:pPr>
      <w:r w:rsidRPr="00970503">
        <w:rPr>
          <w:rFonts w:ascii="Arial Narrow" w:hAnsi="Arial Narrow" w:cs="Arial"/>
          <w:b/>
          <w:sz w:val="22"/>
          <w:szCs w:val="22"/>
        </w:rPr>
        <w:t>Oferujemy wykonanie przedmiotu zamówienia kwotę:</w:t>
      </w:r>
    </w:p>
    <w:p w14:paraId="317338C9" w14:textId="77777777" w:rsidR="00743F73" w:rsidRPr="00970503" w:rsidRDefault="00743F73" w:rsidP="00743F73">
      <w:pPr>
        <w:pStyle w:val="Tekstpodstawowywcity2"/>
        <w:spacing w:line="240" w:lineRule="auto"/>
        <w:ind w:left="357" w:firstLine="0"/>
        <w:rPr>
          <w:rFonts w:ascii="Arial Narrow" w:hAnsi="Arial Narrow" w:cs="Arial"/>
          <w:b/>
          <w:sz w:val="22"/>
          <w:szCs w:val="22"/>
        </w:rPr>
      </w:pPr>
    </w:p>
    <w:p w14:paraId="2C5648EB" w14:textId="77777777" w:rsidR="00101D96" w:rsidRDefault="00101D96" w:rsidP="00743F73">
      <w:pPr>
        <w:pStyle w:val="Tekstpodstawowywcity2"/>
        <w:spacing w:line="240" w:lineRule="auto"/>
        <w:rPr>
          <w:rFonts w:ascii="Arial Narrow" w:hAnsi="Arial Narrow" w:cs="Arial"/>
          <w:b/>
          <w:sz w:val="22"/>
          <w:szCs w:val="22"/>
        </w:rPr>
      </w:pPr>
    </w:p>
    <w:p w14:paraId="56489D32" w14:textId="340D1128" w:rsidR="00101D96" w:rsidRDefault="00101D96" w:rsidP="000920B7">
      <w:pPr>
        <w:pStyle w:val="Tekstpodstawowywcity2"/>
        <w:spacing w:line="240" w:lineRule="auto"/>
        <w:ind w:left="1701" w:hanging="1701"/>
        <w:rPr>
          <w:rFonts w:ascii="Verdana" w:hAnsi="Verdana" w:cs="Arial"/>
          <w:b/>
          <w:bCs/>
          <w:sz w:val="18"/>
          <w:szCs w:val="18"/>
        </w:rPr>
      </w:pPr>
      <w:r w:rsidRPr="00101D96">
        <w:rPr>
          <w:rFonts w:ascii="Arial Narrow" w:hAnsi="Arial Narrow" w:cs="Arial"/>
          <w:b/>
          <w:sz w:val="22"/>
          <w:szCs w:val="22"/>
          <w:u w:val="single"/>
        </w:rPr>
        <w:lastRenderedPageBreak/>
        <w:t xml:space="preserve">ZADANIE NR 1 – </w:t>
      </w:r>
      <w:r w:rsidR="00E13654">
        <w:rPr>
          <w:rFonts w:ascii="Arial Narrow" w:hAnsi="Arial Narrow" w:cs="Arial"/>
          <w:b/>
          <w:sz w:val="22"/>
          <w:szCs w:val="22"/>
          <w:u w:val="single"/>
        </w:rPr>
        <w:t xml:space="preserve"> </w:t>
      </w:r>
      <w:r w:rsidR="000920B7" w:rsidRPr="000920B7">
        <w:rPr>
          <w:rFonts w:ascii="Verdana" w:hAnsi="Verdana" w:cs="Arial"/>
          <w:b/>
          <w:bCs/>
          <w:sz w:val="18"/>
          <w:szCs w:val="18"/>
        </w:rPr>
        <w:t xml:space="preserve">miasto i powiat Płońsk, miasto i powiat Nowy Dwór, miasto i powiat </w:t>
      </w:r>
      <w:r w:rsidR="000920B7">
        <w:rPr>
          <w:rFonts w:ascii="Verdana" w:hAnsi="Verdana" w:cs="Arial"/>
          <w:b/>
          <w:bCs/>
          <w:sz w:val="18"/>
          <w:szCs w:val="18"/>
        </w:rPr>
        <w:t xml:space="preserve">         </w:t>
      </w:r>
      <w:r w:rsidR="000920B7" w:rsidRPr="000920B7">
        <w:rPr>
          <w:rFonts w:ascii="Verdana" w:hAnsi="Verdana" w:cs="Arial"/>
          <w:b/>
          <w:bCs/>
          <w:sz w:val="18"/>
          <w:szCs w:val="18"/>
        </w:rPr>
        <w:t>Ciechanów, miasto i powiat Pułtuski</w:t>
      </w:r>
    </w:p>
    <w:p w14:paraId="0BB05736" w14:textId="77777777" w:rsidR="000920B7" w:rsidRPr="00101D96" w:rsidRDefault="000920B7" w:rsidP="00743F73">
      <w:pPr>
        <w:pStyle w:val="Tekstpodstawowywcity2"/>
        <w:spacing w:line="240" w:lineRule="auto"/>
        <w:rPr>
          <w:rFonts w:ascii="Arial Narrow" w:hAnsi="Arial Narrow" w:cs="Arial"/>
          <w:b/>
          <w:sz w:val="22"/>
          <w:szCs w:val="22"/>
          <w:u w:val="single"/>
        </w:rPr>
      </w:pPr>
    </w:p>
    <w:p w14:paraId="3AC37A68" w14:textId="1A35AB56" w:rsidR="00101D96" w:rsidRDefault="00BA1B7F" w:rsidP="00101D96">
      <w:pPr>
        <w:spacing w:after="200" w:line="360" w:lineRule="auto"/>
        <w:jc w:val="left"/>
        <w:rPr>
          <w:rFonts w:ascii="Calibri" w:eastAsia="Calibri" w:hAnsi="Calibri" w:cs="Times New Roman"/>
          <w:b/>
          <w:noProof w:val="0"/>
          <w:lang w:eastAsia="en-US"/>
        </w:rPr>
      </w:pPr>
      <w:r>
        <w:rPr>
          <w:rFonts w:ascii="Calibri" w:eastAsia="Calibri" w:hAnsi="Calibri" w:cs="Times New Roman"/>
          <w:b/>
          <w:noProof w:val="0"/>
          <w:lang w:eastAsia="en-US"/>
        </w:rPr>
        <w:t xml:space="preserve">Wartość </w:t>
      </w:r>
      <w:r w:rsidR="00101D96">
        <w:rPr>
          <w:rFonts w:ascii="Calibri" w:eastAsia="Calibri" w:hAnsi="Calibri" w:cs="Times New Roman"/>
          <w:b/>
          <w:noProof w:val="0"/>
          <w:lang w:eastAsia="en-US"/>
        </w:rPr>
        <w:t xml:space="preserve"> </w:t>
      </w:r>
      <w:r w:rsidR="00101D96" w:rsidRPr="00101D96">
        <w:rPr>
          <w:rFonts w:ascii="Calibri" w:eastAsia="Calibri" w:hAnsi="Calibri" w:cs="Times New Roman"/>
          <w:b/>
          <w:noProof w:val="0"/>
          <w:lang w:eastAsia="en-US"/>
        </w:rPr>
        <w:t xml:space="preserve"> netto</w:t>
      </w:r>
      <w:r w:rsidR="00184F32">
        <w:rPr>
          <w:rFonts w:ascii="Calibri" w:eastAsia="Calibri" w:hAnsi="Calibri" w:cs="Times New Roman"/>
          <w:b/>
          <w:noProof w:val="0"/>
          <w:lang w:eastAsia="en-US"/>
        </w:rPr>
        <w:t xml:space="preserve"> </w:t>
      </w:r>
      <w:r w:rsidR="00101D96" w:rsidRPr="00101D96">
        <w:rPr>
          <w:rFonts w:ascii="Calibri" w:eastAsia="Calibri" w:hAnsi="Calibri" w:cs="Times New Roman"/>
          <w:b/>
          <w:noProof w:val="0"/>
          <w:lang w:eastAsia="en-US"/>
        </w:rPr>
        <w:t xml:space="preserve">_____________________zł. </w:t>
      </w:r>
      <w:r w:rsidR="00101D96">
        <w:rPr>
          <w:rFonts w:ascii="Calibri" w:eastAsia="Calibri" w:hAnsi="Calibri" w:cs="Times New Roman"/>
          <w:b/>
          <w:noProof w:val="0"/>
          <w:lang w:eastAsia="en-US"/>
        </w:rPr>
        <w:t>(słownie………………………………</w:t>
      </w:r>
      <w:r>
        <w:rPr>
          <w:rFonts w:ascii="Calibri" w:eastAsia="Calibri" w:hAnsi="Calibri" w:cs="Times New Roman"/>
          <w:b/>
          <w:noProof w:val="0"/>
          <w:lang w:eastAsia="en-US"/>
        </w:rPr>
        <w:t>……………………………………………………….</w:t>
      </w:r>
      <w:r w:rsidR="00101D96">
        <w:rPr>
          <w:rFonts w:ascii="Calibri" w:eastAsia="Calibri" w:hAnsi="Calibri" w:cs="Times New Roman"/>
          <w:b/>
          <w:noProof w:val="0"/>
          <w:lang w:eastAsia="en-US"/>
        </w:rPr>
        <w:t>……………………………….</w:t>
      </w:r>
      <w:r w:rsidR="000920B7">
        <w:rPr>
          <w:rFonts w:ascii="Calibri" w:eastAsia="Calibri" w:hAnsi="Calibri" w:cs="Times New Roman"/>
          <w:b/>
          <w:noProof w:val="0"/>
          <w:lang w:eastAsia="en-US"/>
        </w:rPr>
        <w:t>)</w:t>
      </w:r>
    </w:p>
    <w:p w14:paraId="7DA81D5B" w14:textId="77777777" w:rsidR="00487E39" w:rsidRPr="00101D96" w:rsidRDefault="00487E39" w:rsidP="00101D96">
      <w:pPr>
        <w:spacing w:after="200" w:line="360" w:lineRule="auto"/>
        <w:jc w:val="left"/>
        <w:rPr>
          <w:rFonts w:ascii="Calibri" w:eastAsia="Calibri" w:hAnsi="Calibri" w:cs="Times New Roman"/>
          <w:b/>
          <w:noProof w:val="0"/>
          <w:lang w:eastAsia="en-US"/>
        </w:rPr>
      </w:pPr>
      <w:bookmarkStart w:id="0" w:name="_Hlk45187846"/>
      <w:r>
        <w:rPr>
          <w:rFonts w:ascii="Calibri" w:eastAsia="Calibri" w:hAnsi="Calibri" w:cs="Times New Roman"/>
          <w:b/>
          <w:noProof w:val="0"/>
          <w:lang w:eastAsia="en-US"/>
        </w:rPr>
        <w:t>W tym:</w:t>
      </w:r>
    </w:p>
    <w:tbl>
      <w:tblPr>
        <w:tblW w:w="8303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3"/>
        <w:gridCol w:w="3583"/>
        <w:gridCol w:w="890"/>
        <w:gridCol w:w="963"/>
        <w:gridCol w:w="982"/>
        <w:gridCol w:w="1372"/>
      </w:tblGrid>
      <w:tr w:rsidR="000920B7" w:rsidRPr="000920B7" w14:paraId="44545E14" w14:textId="3B3A1F65" w:rsidTr="000920B7">
        <w:trPr>
          <w:trHeight w:val="913"/>
          <w:jc w:val="center"/>
        </w:trPr>
        <w:tc>
          <w:tcPr>
            <w:tcW w:w="5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/>
            <w:noWrap/>
            <w:vAlign w:val="center"/>
            <w:hideMark/>
          </w:tcPr>
          <w:p w14:paraId="605FACCE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bCs/>
                <w:noProof w:val="0"/>
                <w:sz w:val="18"/>
                <w:szCs w:val="18"/>
                <w:lang w:eastAsia="en-US"/>
              </w:rPr>
            </w:pPr>
            <w:bookmarkStart w:id="1" w:name="_Hlk30682703"/>
            <w:bookmarkEnd w:id="0"/>
            <w:r w:rsidRPr="000920B7">
              <w:rPr>
                <w:rFonts w:ascii="Calibri" w:eastAsia="Calibri" w:hAnsi="Calibri" w:cs="Times New Roman"/>
                <w:b/>
                <w:bCs/>
                <w:noProof w:val="0"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35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/>
            <w:noWrap/>
            <w:vAlign w:val="center"/>
            <w:hideMark/>
          </w:tcPr>
          <w:p w14:paraId="5175478E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bCs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b/>
                <w:bCs/>
                <w:noProof w:val="0"/>
                <w:sz w:val="18"/>
                <w:szCs w:val="18"/>
                <w:lang w:eastAsia="en-US"/>
              </w:rPr>
              <w:t>Elementy składowe ceny/rodzaj prac</w:t>
            </w:r>
          </w:p>
        </w:tc>
        <w:tc>
          <w:tcPr>
            <w:tcW w:w="8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/>
            <w:noWrap/>
            <w:vAlign w:val="center"/>
          </w:tcPr>
          <w:p w14:paraId="1B4701EF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bCs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b/>
                <w:bCs/>
                <w:noProof w:val="0"/>
                <w:sz w:val="18"/>
                <w:szCs w:val="18"/>
                <w:lang w:eastAsia="en-US"/>
              </w:rPr>
              <w:t>Jednostka miary</w:t>
            </w:r>
          </w:p>
        </w:tc>
        <w:tc>
          <w:tcPr>
            <w:tcW w:w="9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/>
            <w:vAlign w:val="center"/>
            <w:hideMark/>
          </w:tcPr>
          <w:p w14:paraId="0E21DE28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bCs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b/>
                <w:bCs/>
                <w:noProof w:val="0"/>
                <w:sz w:val="18"/>
                <w:szCs w:val="18"/>
                <w:lang w:eastAsia="en-US"/>
              </w:rPr>
              <w:t>Szacowany zakres prac</w:t>
            </w:r>
          </w:p>
        </w:tc>
        <w:tc>
          <w:tcPr>
            <w:tcW w:w="9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/>
          </w:tcPr>
          <w:p w14:paraId="69F9CDA3" w14:textId="693749A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bCs/>
                <w:noProof w:val="0"/>
                <w:sz w:val="18"/>
                <w:szCs w:val="18"/>
                <w:lang w:eastAsia="en-US"/>
              </w:rPr>
            </w:pPr>
            <w:r>
              <w:rPr>
                <w:rFonts w:ascii="Calibri" w:eastAsia="Calibri" w:hAnsi="Calibri" w:cs="Times New Roman"/>
                <w:b/>
                <w:bCs/>
                <w:noProof w:val="0"/>
                <w:sz w:val="18"/>
                <w:szCs w:val="18"/>
                <w:lang w:eastAsia="en-US"/>
              </w:rPr>
              <w:t>Cena netto w złotych</w:t>
            </w:r>
          </w:p>
        </w:tc>
        <w:tc>
          <w:tcPr>
            <w:tcW w:w="13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/>
          </w:tcPr>
          <w:p w14:paraId="3FD33ACF" w14:textId="55349731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bCs/>
                <w:noProof w:val="0"/>
                <w:sz w:val="18"/>
                <w:szCs w:val="18"/>
                <w:lang w:eastAsia="en-US"/>
              </w:rPr>
            </w:pPr>
            <w:r>
              <w:rPr>
                <w:rFonts w:ascii="Calibri" w:eastAsia="Calibri" w:hAnsi="Calibri" w:cs="Times New Roman"/>
                <w:b/>
                <w:bCs/>
                <w:noProof w:val="0"/>
                <w:sz w:val="18"/>
                <w:szCs w:val="18"/>
                <w:lang w:eastAsia="en-US"/>
              </w:rPr>
              <w:t>Wartość netto w złotych</w:t>
            </w:r>
          </w:p>
        </w:tc>
      </w:tr>
      <w:tr w:rsidR="000920B7" w:rsidRPr="000920B7" w14:paraId="2856E610" w14:textId="2583FE3A" w:rsidTr="000920B7">
        <w:trPr>
          <w:trHeight w:val="57"/>
          <w:jc w:val="center"/>
        </w:trPr>
        <w:tc>
          <w:tcPr>
            <w:tcW w:w="5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/>
            <w:noWrap/>
            <w:vAlign w:val="center"/>
            <w:hideMark/>
          </w:tcPr>
          <w:p w14:paraId="73A9EBEC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Cs/>
                <w:noProof w:val="0"/>
                <w:sz w:val="16"/>
                <w:szCs w:val="16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bCs/>
                <w:noProof w:val="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35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/>
            <w:noWrap/>
            <w:vAlign w:val="center"/>
            <w:hideMark/>
          </w:tcPr>
          <w:p w14:paraId="58CCA196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Cs/>
                <w:noProof w:val="0"/>
                <w:sz w:val="16"/>
                <w:szCs w:val="16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bCs/>
                <w:noProof w:val="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8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/>
            <w:noWrap/>
            <w:vAlign w:val="center"/>
            <w:hideMark/>
          </w:tcPr>
          <w:p w14:paraId="3D5FE437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Cs/>
                <w:noProof w:val="0"/>
                <w:sz w:val="16"/>
                <w:szCs w:val="16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bCs/>
                <w:noProof w:val="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9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/>
            <w:vAlign w:val="center"/>
            <w:hideMark/>
          </w:tcPr>
          <w:p w14:paraId="22C2DAF6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Cs/>
                <w:noProof w:val="0"/>
                <w:sz w:val="16"/>
                <w:szCs w:val="16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bCs/>
                <w:noProof w:val="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9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/>
          </w:tcPr>
          <w:p w14:paraId="1775EA0B" w14:textId="5D991B79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Cs/>
                <w:noProof w:val="0"/>
                <w:sz w:val="16"/>
                <w:szCs w:val="16"/>
                <w:lang w:eastAsia="en-US"/>
              </w:rPr>
            </w:pPr>
            <w:r>
              <w:rPr>
                <w:rFonts w:ascii="Calibri" w:eastAsia="Calibri" w:hAnsi="Calibri" w:cs="Times New Roman"/>
                <w:bCs/>
                <w:noProof w:val="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3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/>
          </w:tcPr>
          <w:p w14:paraId="53BCC78B" w14:textId="55BFE7A4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Cs/>
                <w:noProof w:val="0"/>
                <w:sz w:val="16"/>
                <w:szCs w:val="16"/>
                <w:lang w:eastAsia="en-US"/>
              </w:rPr>
            </w:pPr>
            <w:r>
              <w:rPr>
                <w:rFonts w:ascii="Calibri" w:eastAsia="Calibri" w:hAnsi="Calibri" w:cs="Times New Roman"/>
                <w:bCs/>
                <w:noProof w:val="0"/>
                <w:sz w:val="16"/>
                <w:szCs w:val="16"/>
                <w:lang w:eastAsia="en-US"/>
              </w:rPr>
              <w:t>6</w:t>
            </w:r>
          </w:p>
        </w:tc>
      </w:tr>
      <w:tr w:rsidR="000920B7" w:rsidRPr="000920B7" w14:paraId="1F53CD01" w14:textId="0C3FFC7C" w:rsidTr="000920B7">
        <w:trPr>
          <w:trHeight w:val="586"/>
          <w:jc w:val="center"/>
        </w:trPr>
        <w:tc>
          <w:tcPr>
            <w:tcW w:w="5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28C4AD5C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35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  <w:hideMark/>
          </w:tcPr>
          <w:p w14:paraId="1C3B6915" w14:textId="77777777" w:rsidR="000920B7" w:rsidRPr="000920B7" w:rsidRDefault="000920B7" w:rsidP="000920B7">
            <w:pPr>
              <w:spacing w:after="200" w:line="276" w:lineRule="auto"/>
              <w:jc w:val="left"/>
              <w:rPr>
                <w:rFonts w:ascii="Calibri" w:eastAsia="Calibri" w:hAnsi="Calibri" w:cs="Times New Roman"/>
                <w:b/>
                <w:bCs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b/>
                <w:bCs/>
                <w:noProof w:val="0"/>
                <w:sz w:val="18"/>
                <w:szCs w:val="18"/>
                <w:lang w:eastAsia="en-US"/>
              </w:rPr>
              <w:t>Nawierzchnia z betonowej kostki brukowej gr 6 cm</w:t>
            </w:r>
          </w:p>
        </w:tc>
        <w:tc>
          <w:tcPr>
            <w:tcW w:w="8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2E3B091F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vertAlign w:val="superscript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lang w:eastAsia="en-US"/>
              </w:rPr>
              <w:t>m</w:t>
            </w:r>
            <w:r w:rsidRPr="000920B7"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vertAlign w:val="superscript"/>
                <w:lang w:eastAsia="en-US"/>
              </w:rPr>
              <w:t>2</w:t>
            </w:r>
          </w:p>
        </w:tc>
        <w:tc>
          <w:tcPr>
            <w:tcW w:w="9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9D9B079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</w:p>
        </w:tc>
        <w:tc>
          <w:tcPr>
            <w:tcW w:w="9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ECB2F2D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</w:p>
        </w:tc>
        <w:tc>
          <w:tcPr>
            <w:tcW w:w="13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DC5E47C" w14:textId="21A05435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</w:p>
        </w:tc>
      </w:tr>
      <w:tr w:rsidR="000920B7" w:rsidRPr="000920B7" w14:paraId="303E7A19" w14:textId="7BDB2ECD" w:rsidTr="000920B7">
        <w:trPr>
          <w:trHeight w:hRule="exact" w:val="284"/>
          <w:jc w:val="center"/>
        </w:trPr>
        <w:tc>
          <w:tcPr>
            <w:tcW w:w="5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  <w:hideMark/>
          </w:tcPr>
          <w:p w14:paraId="6CEC57EF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eastAsia="Calibri" w:cs="Times New Roman"/>
                <w:b/>
                <w:noProof w:val="0"/>
                <w:sz w:val="16"/>
                <w:szCs w:val="16"/>
                <w:lang w:eastAsia="en-US"/>
              </w:rPr>
            </w:pPr>
          </w:p>
        </w:tc>
        <w:tc>
          <w:tcPr>
            <w:tcW w:w="35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41F64AFC" w14:textId="77777777" w:rsidR="000920B7" w:rsidRPr="000920B7" w:rsidRDefault="000920B7" w:rsidP="000920B7">
            <w:pPr>
              <w:spacing w:after="200" w:line="276" w:lineRule="auto"/>
              <w:jc w:val="left"/>
              <w:rPr>
                <w:rFonts w:eastAsia="Calibri" w:cs="Times New Roman"/>
                <w:noProof w:val="0"/>
                <w:sz w:val="16"/>
                <w:szCs w:val="16"/>
                <w:lang w:eastAsia="en-US"/>
              </w:rPr>
            </w:pPr>
            <w:r w:rsidRPr="000920B7">
              <w:rPr>
                <w:rFonts w:eastAsia="Calibri" w:cs="Times New Roman"/>
                <w:noProof w:val="0"/>
                <w:sz w:val="16"/>
                <w:szCs w:val="16"/>
                <w:lang w:eastAsia="en-US"/>
              </w:rPr>
              <w:t>w tym:</w:t>
            </w:r>
          </w:p>
        </w:tc>
        <w:tc>
          <w:tcPr>
            <w:tcW w:w="8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20A77366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eastAsia="Calibri" w:cs="Times New Roman"/>
                <w:b/>
                <w:noProof w:val="0"/>
                <w:sz w:val="16"/>
                <w:szCs w:val="16"/>
                <w:lang w:eastAsia="en-US"/>
              </w:rPr>
            </w:pPr>
          </w:p>
        </w:tc>
        <w:tc>
          <w:tcPr>
            <w:tcW w:w="9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302DF54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eastAsia="Calibri" w:cs="Times New Roman"/>
                <w:noProof w:val="0"/>
                <w:sz w:val="16"/>
                <w:szCs w:val="16"/>
                <w:lang w:eastAsia="en-US"/>
              </w:rPr>
            </w:pPr>
          </w:p>
        </w:tc>
        <w:tc>
          <w:tcPr>
            <w:tcW w:w="9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696294C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eastAsia="Calibri" w:cs="Times New Roman"/>
                <w:noProof w:val="0"/>
                <w:sz w:val="16"/>
                <w:szCs w:val="16"/>
                <w:lang w:eastAsia="en-US"/>
              </w:rPr>
            </w:pPr>
          </w:p>
        </w:tc>
        <w:tc>
          <w:tcPr>
            <w:tcW w:w="13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29F72CC" w14:textId="73DD947B" w:rsidR="000920B7" w:rsidRPr="000920B7" w:rsidRDefault="000920B7" w:rsidP="000920B7">
            <w:pPr>
              <w:spacing w:after="200" w:line="276" w:lineRule="auto"/>
              <w:jc w:val="center"/>
              <w:rPr>
                <w:rFonts w:eastAsia="Calibri" w:cs="Times New Roman"/>
                <w:noProof w:val="0"/>
                <w:sz w:val="16"/>
                <w:szCs w:val="16"/>
                <w:lang w:eastAsia="en-US"/>
              </w:rPr>
            </w:pPr>
          </w:p>
        </w:tc>
      </w:tr>
      <w:tr w:rsidR="000920B7" w:rsidRPr="000920B7" w14:paraId="34339133" w14:textId="5A03CD8E" w:rsidTr="000920B7">
        <w:trPr>
          <w:trHeight w:val="299"/>
          <w:jc w:val="center"/>
        </w:trPr>
        <w:tc>
          <w:tcPr>
            <w:tcW w:w="5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67DEF017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lang w:eastAsia="en-US"/>
              </w:rPr>
              <w:t>1.1</w:t>
            </w:r>
          </w:p>
        </w:tc>
        <w:tc>
          <w:tcPr>
            <w:tcW w:w="35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6EAD887B" w14:textId="77777777" w:rsidR="000920B7" w:rsidRPr="000920B7" w:rsidRDefault="000920B7" w:rsidP="000920B7">
            <w:pPr>
              <w:spacing w:after="200" w:line="220" w:lineRule="exact"/>
              <w:jc w:val="left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>Demontaż nawierzchni  z betonowej kostki brukowej gr. 6 cm na podbudowie z podsypki cementowo- piaskowej gr 10 cm (chodniki)</w:t>
            </w:r>
          </w:p>
          <w:p w14:paraId="1259C6A1" w14:textId="77777777" w:rsidR="000920B7" w:rsidRPr="000920B7" w:rsidRDefault="000920B7" w:rsidP="000920B7">
            <w:pPr>
              <w:spacing w:line="180" w:lineRule="exact"/>
              <w:jc w:val="left"/>
              <w:rPr>
                <w:rFonts w:ascii="Calibri" w:eastAsia="Calibri" w:hAnsi="Calibri" w:cs="Calibri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Calibri"/>
                <w:noProof w:val="0"/>
                <w:sz w:val="18"/>
                <w:szCs w:val="18"/>
                <w:lang w:eastAsia="en-US"/>
              </w:rPr>
              <w:t>Zakres czynności:</w:t>
            </w:r>
          </w:p>
          <w:p w14:paraId="1925D05A" w14:textId="77777777" w:rsidR="000920B7" w:rsidRPr="000920B7" w:rsidRDefault="000920B7" w:rsidP="000920B7">
            <w:pPr>
              <w:spacing w:line="180" w:lineRule="exact"/>
              <w:jc w:val="left"/>
              <w:rPr>
                <w:rFonts w:ascii="Calibri" w:eastAsia="Calibri" w:hAnsi="Calibri" w:cs="Calibri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Calibri"/>
                <w:noProof w:val="0"/>
                <w:sz w:val="18"/>
                <w:szCs w:val="18"/>
                <w:lang w:eastAsia="en-US"/>
              </w:rPr>
              <w:t>-  Ręczny demontaż kostki brukowej wraz z oczyszczeniem i ułożeniem w pryzmy</w:t>
            </w:r>
          </w:p>
          <w:p w14:paraId="5AB6D992" w14:textId="77777777" w:rsidR="000920B7" w:rsidRPr="000920B7" w:rsidRDefault="000920B7" w:rsidP="000920B7">
            <w:pPr>
              <w:spacing w:line="180" w:lineRule="exact"/>
              <w:jc w:val="left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Calibri"/>
                <w:noProof w:val="0"/>
                <w:sz w:val="18"/>
                <w:szCs w:val="18"/>
                <w:lang w:eastAsia="en-US"/>
              </w:rPr>
              <w:t>- demontaż podbudowy cementowo – piaskowej wraz z wywiezieniem i utylizacją</w:t>
            </w:r>
          </w:p>
        </w:tc>
        <w:tc>
          <w:tcPr>
            <w:tcW w:w="8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33C59DD1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lang w:eastAsia="en-US"/>
              </w:rPr>
              <w:t>m</w:t>
            </w:r>
            <w:r w:rsidRPr="000920B7"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vertAlign w:val="superscript"/>
                <w:lang w:eastAsia="en-US"/>
              </w:rPr>
              <w:t>2</w:t>
            </w:r>
          </w:p>
        </w:tc>
        <w:tc>
          <w:tcPr>
            <w:tcW w:w="9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F44245B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>600</w:t>
            </w:r>
          </w:p>
        </w:tc>
        <w:tc>
          <w:tcPr>
            <w:tcW w:w="9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87F05F9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</w:p>
        </w:tc>
        <w:tc>
          <w:tcPr>
            <w:tcW w:w="13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EF1AB6F" w14:textId="19BB10C5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</w:p>
        </w:tc>
      </w:tr>
      <w:tr w:rsidR="000920B7" w:rsidRPr="000920B7" w14:paraId="47B17AA9" w14:textId="784A9BE9" w:rsidTr="000920B7">
        <w:trPr>
          <w:trHeight w:val="299"/>
          <w:jc w:val="center"/>
        </w:trPr>
        <w:tc>
          <w:tcPr>
            <w:tcW w:w="5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395618B6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lang w:eastAsia="en-US"/>
              </w:rPr>
              <w:t>1.2</w:t>
            </w:r>
          </w:p>
        </w:tc>
        <w:tc>
          <w:tcPr>
            <w:tcW w:w="35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36FEC706" w14:textId="77777777" w:rsidR="000920B7" w:rsidRPr="000920B7" w:rsidRDefault="000920B7" w:rsidP="000920B7">
            <w:pPr>
              <w:spacing w:after="200" w:line="276" w:lineRule="auto"/>
              <w:jc w:val="left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 xml:space="preserve">Odbudowa nawierzchni z betonowej kostki brukowej gr 6 cm na podbudowie cementowo- piaskowej gr 10 cm (chodniki) </w:t>
            </w:r>
          </w:p>
          <w:p w14:paraId="672600E7" w14:textId="77777777" w:rsidR="000920B7" w:rsidRPr="000920B7" w:rsidRDefault="000920B7" w:rsidP="000920B7">
            <w:pPr>
              <w:spacing w:line="180" w:lineRule="exact"/>
              <w:jc w:val="left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>Zakres czynności:</w:t>
            </w:r>
          </w:p>
          <w:p w14:paraId="37FD81F3" w14:textId="77777777" w:rsidR="000920B7" w:rsidRPr="000920B7" w:rsidRDefault="000920B7" w:rsidP="000920B7">
            <w:pPr>
              <w:spacing w:line="180" w:lineRule="exact"/>
              <w:jc w:val="left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>-  Wykonanie zagęszczenia gruntu po wykopie kablowym wraz z niezbędnymi badaniami stopnia zagęszczenia.</w:t>
            </w:r>
          </w:p>
          <w:p w14:paraId="136F0D90" w14:textId="77777777" w:rsidR="000920B7" w:rsidRPr="000920B7" w:rsidRDefault="000920B7" w:rsidP="000920B7">
            <w:pPr>
              <w:spacing w:line="180" w:lineRule="exact"/>
              <w:jc w:val="left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 xml:space="preserve"> - wykonanie podsypki cementowo – piaskowej gr 10cm</w:t>
            </w:r>
          </w:p>
          <w:p w14:paraId="26680F54" w14:textId="77777777" w:rsidR="000920B7" w:rsidRPr="000920B7" w:rsidRDefault="000920B7" w:rsidP="000920B7">
            <w:pPr>
              <w:spacing w:line="180" w:lineRule="exact"/>
              <w:jc w:val="left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>- wykonanie nawierzchni z kostki brukowej betonowej gr 6 cm kostka z demontażu</w:t>
            </w:r>
          </w:p>
          <w:p w14:paraId="0120BDF8" w14:textId="77777777" w:rsidR="000920B7" w:rsidRPr="000920B7" w:rsidRDefault="000920B7" w:rsidP="000920B7">
            <w:pPr>
              <w:spacing w:line="180" w:lineRule="exact"/>
              <w:jc w:val="left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>do kalkulacji dopuszcza się przyjęcie 5% normy nowej kostki</w:t>
            </w:r>
          </w:p>
        </w:tc>
        <w:tc>
          <w:tcPr>
            <w:tcW w:w="8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60248C43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vertAlign w:val="superscript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lang w:eastAsia="en-US"/>
              </w:rPr>
              <w:t>m</w:t>
            </w:r>
            <w:r w:rsidRPr="000920B7"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vertAlign w:val="superscript"/>
                <w:lang w:eastAsia="en-US"/>
              </w:rPr>
              <w:t>2</w:t>
            </w:r>
          </w:p>
        </w:tc>
        <w:tc>
          <w:tcPr>
            <w:tcW w:w="9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525D6E1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>600</w:t>
            </w:r>
          </w:p>
        </w:tc>
        <w:tc>
          <w:tcPr>
            <w:tcW w:w="9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82DCFFE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</w:p>
        </w:tc>
        <w:tc>
          <w:tcPr>
            <w:tcW w:w="13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14C2AA2" w14:textId="7C14E1F8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</w:p>
        </w:tc>
      </w:tr>
      <w:tr w:rsidR="000920B7" w:rsidRPr="000920B7" w14:paraId="250CFA9E" w14:textId="420C85C2" w:rsidTr="000920B7">
        <w:trPr>
          <w:trHeight w:val="299"/>
          <w:jc w:val="center"/>
        </w:trPr>
        <w:tc>
          <w:tcPr>
            <w:tcW w:w="5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7EBB8839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35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7B65E2F2" w14:textId="77777777" w:rsidR="000920B7" w:rsidRPr="000920B7" w:rsidRDefault="000920B7" w:rsidP="000920B7">
            <w:pPr>
              <w:spacing w:after="200" w:line="276" w:lineRule="auto"/>
              <w:jc w:val="left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b/>
                <w:bCs/>
                <w:noProof w:val="0"/>
                <w:sz w:val="18"/>
                <w:szCs w:val="18"/>
                <w:lang w:eastAsia="en-US"/>
              </w:rPr>
              <w:t>Nawierzchnia z betonowej kostki brukowej gr 8 cm</w:t>
            </w:r>
          </w:p>
        </w:tc>
        <w:tc>
          <w:tcPr>
            <w:tcW w:w="8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0EC06204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vertAlign w:val="superscript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lang w:eastAsia="en-US"/>
              </w:rPr>
              <w:t>m</w:t>
            </w:r>
            <w:r w:rsidRPr="000920B7"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vertAlign w:val="superscript"/>
                <w:lang w:eastAsia="en-US"/>
              </w:rPr>
              <w:t>2</w:t>
            </w:r>
          </w:p>
        </w:tc>
        <w:tc>
          <w:tcPr>
            <w:tcW w:w="9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57CEFED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</w:p>
        </w:tc>
        <w:tc>
          <w:tcPr>
            <w:tcW w:w="9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BCB9F8C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</w:p>
        </w:tc>
        <w:tc>
          <w:tcPr>
            <w:tcW w:w="13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5743572" w14:textId="20912881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</w:p>
        </w:tc>
      </w:tr>
      <w:tr w:rsidR="000920B7" w:rsidRPr="000920B7" w14:paraId="04070807" w14:textId="06334BAE" w:rsidTr="000920B7">
        <w:trPr>
          <w:trHeight w:hRule="exact" w:val="227"/>
          <w:jc w:val="center"/>
        </w:trPr>
        <w:tc>
          <w:tcPr>
            <w:tcW w:w="5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7DF7369E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eastAsia="Calibri" w:cs="Times New Roman"/>
                <w:b/>
                <w:noProof w:val="0"/>
                <w:sz w:val="16"/>
                <w:szCs w:val="16"/>
                <w:lang w:eastAsia="en-US"/>
              </w:rPr>
            </w:pPr>
          </w:p>
        </w:tc>
        <w:tc>
          <w:tcPr>
            <w:tcW w:w="35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0FF74695" w14:textId="77777777" w:rsidR="000920B7" w:rsidRPr="000920B7" w:rsidRDefault="000920B7" w:rsidP="000920B7">
            <w:pPr>
              <w:spacing w:after="200" w:line="276" w:lineRule="auto"/>
              <w:jc w:val="left"/>
              <w:rPr>
                <w:rFonts w:eastAsia="Calibri" w:cs="Times New Roman"/>
                <w:noProof w:val="0"/>
                <w:sz w:val="16"/>
                <w:szCs w:val="16"/>
                <w:lang w:eastAsia="en-US"/>
              </w:rPr>
            </w:pPr>
            <w:r w:rsidRPr="000920B7">
              <w:rPr>
                <w:rFonts w:eastAsia="Calibri" w:cs="Times New Roman"/>
                <w:noProof w:val="0"/>
                <w:sz w:val="16"/>
                <w:szCs w:val="16"/>
                <w:lang w:eastAsia="en-US"/>
              </w:rPr>
              <w:t>w tym:</w:t>
            </w:r>
          </w:p>
        </w:tc>
        <w:tc>
          <w:tcPr>
            <w:tcW w:w="8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1C5B8D49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eastAsia="Calibri" w:cs="Times New Roman"/>
                <w:b/>
                <w:noProof w:val="0"/>
                <w:sz w:val="16"/>
                <w:szCs w:val="16"/>
                <w:lang w:eastAsia="en-US"/>
              </w:rPr>
            </w:pPr>
          </w:p>
        </w:tc>
        <w:tc>
          <w:tcPr>
            <w:tcW w:w="9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F47E41C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eastAsia="Calibri" w:cs="Times New Roman"/>
                <w:noProof w:val="0"/>
                <w:sz w:val="18"/>
                <w:szCs w:val="18"/>
                <w:lang w:eastAsia="en-US"/>
              </w:rPr>
            </w:pPr>
          </w:p>
        </w:tc>
        <w:tc>
          <w:tcPr>
            <w:tcW w:w="9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7F81410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eastAsia="Calibri" w:cs="Times New Roman"/>
                <w:noProof w:val="0"/>
                <w:sz w:val="18"/>
                <w:szCs w:val="18"/>
                <w:lang w:eastAsia="en-US"/>
              </w:rPr>
            </w:pPr>
          </w:p>
        </w:tc>
        <w:tc>
          <w:tcPr>
            <w:tcW w:w="13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8EB1006" w14:textId="4DB4B106" w:rsidR="000920B7" w:rsidRPr="000920B7" w:rsidRDefault="000920B7" w:rsidP="000920B7">
            <w:pPr>
              <w:spacing w:after="200" w:line="276" w:lineRule="auto"/>
              <w:jc w:val="center"/>
              <w:rPr>
                <w:rFonts w:eastAsia="Calibri" w:cs="Times New Roman"/>
                <w:noProof w:val="0"/>
                <w:sz w:val="18"/>
                <w:szCs w:val="18"/>
                <w:lang w:eastAsia="en-US"/>
              </w:rPr>
            </w:pPr>
          </w:p>
        </w:tc>
      </w:tr>
      <w:tr w:rsidR="000920B7" w:rsidRPr="000920B7" w14:paraId="1E42335A" w14:textId="6CD2B0C3" w:rsidTr="000920B7">
        <w:trPr>
          <w:trHeight w:val="299"/>
          <w:jc w:val="center"/>
        </w:trPr>
        <w:tc>
          <w:tcPr>
            <w:tcW w:w="5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1CCB9FC7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lang w:eastAsia="en-US"/>
              </w:rPr>
              <w:t>2.1</w:t>
            </w:r>
          </w:p>
        </w:tc>
        <w:tc>
          <w:tcPr>
            <w:tcW w:w="35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4ABD67B7" w14:textId="77777777" w:rsidR="000920B7" w:rsidRPr="000920B7" w:rsidRDefault="000920B7" w:rsidP="000920B7">
            <w:pPr>
              <w:spacing w:after="200" w:line="276" w:lineRule="auto"/>
              <w:jc w:val="left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>Demontaż nawierzchni z betonowej kostki brukowej gr. 8 cm na podbudowie betonowej  gr 20  cm i podsypce cementowo- piaskowej gr 10 cm (parkingi, drogi osiedlowe itp.)</w:t>
            </w:r>
          </w:p>
          <w:p w14:paraId="5F40A9D3" w14:textId="77777777" w:rsidR="000920B7" w:rsidRPr="000920B7" w:rsidRDefault="000920B7" w:rsidP="000920B7">
            <w:pPr>
              <w:spacing w:line="180" w:lineRule="exact"/>
              <w:jc w:val="left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>Zakres czynności</w:t>
            </w:r>
          </w:p>
          <w:p w14:paraId="4EBFF565" w14:textId="77777777" w:rsidR="000920B7" w:rsidRPr="000920B7" w:rsidRDefault="000920B7" w:rsidP="000920B7">
            <w:pPr>
              <w:spacing w:line="180" w:lineRule="exact"/>
              <w:jc w:val="left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>-  Ręczny demontaż kostki brukowej wraz z oczyszczeniem i ułożeniem w pryzmy</w:t>
            </w:r>
          </w:p>
          <w:p w14:paraId="3535F331" w14:textId="77777777" w:rsidR="000920B7" w:rsidRPr="000920B7" w:rsidRDefault="000920B7" w:rsidP="000920B7">
            <w:pPr>
              <w:spacing w:line="180" w:lineRule="exact"/>
              <w:jc w:val="left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>- demontaż podsypki  cementowo – piaskowej i podbudowy betonowej wraz z wywiezieniem i utylizacją</w:t>
            </w:r>
          </w:p>
        </w:tc>
        <w:tc>
          <w:tcPr>
            <w:tcW w:w="8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71BF6DEC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vertAlign w:val="superscript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lang w:eastAsia="en-US"/>
              </w:rPr>
              <w:t>m</w:t>
            </w:r>
            <w:r w:rsidRPr="000920B7"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vertAlign w:val="superscript"/>
                <w:lang w:eastAsia="en-US"/>
              </w:rPr>
              <w:t>2</w:t>
            </w:r>
          </w:p>
        </w:tc>
        <w:tc>
          <w:tcPr>
            <w:tcW w:w="9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7E8EFBE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>340</w:t>
            </w:r>
          </w:p>
        </w:tc>
        <w:tc>
          <w:tcPr>
            <w:tcW w:w="9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6C95886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</w:p>
        </w:tc>
        <w:tc>
          <w:tcPr>
            <w:tcW w:w="13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9D408F8" w14:textId="73267E54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</w:p>
        </w:tc>
      </w:tr>
      <w:tr w:rsidR="000920B7" w:rsidRPr="000920B7" w14:paraId="33B3391B" w14:textId="06691419" w:rsidTr="000920B7">
        <w:trPr>
          <w:trHeight w:val="299"/>
          <w:jc w:val="center"/>
        </w:trPr>
        <w:tc>
          <w:tcPr>
            <w:tcW w:w="5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6CB8C9AD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lang w:eastAsia="en-US"/>
              </w:rPr>
              <w:lastRenderedPageBreak/>
              <w:t>2.2</w:t>
            </w:r>
          </w:p>
        </w:tc>
        <w:tc>
          <w:tcPr>
            <w:tcW w:w="35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081DE4B7" w14:textId="77777777" w:rsidR="000920B7" w:rsidRPr="000920B7" w:rsidRDefault="000920B7" w:rsidP="000920B7">
            <w:pPr>
              <w:spacing w:after="200" w:line="276" w:lineRule="auto"/>
              <w:jc w:val="left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>Odbudowa nawierzchni z betonowej kostki brukowej gr. 8 cm na podsypce cementowo- piaskowej gr 10 cm i podbudowie betonowej gr 20 cm (parkingi, drogi osiedlowe itp.)</w:t>
            </w:r>
          </w:p>
          <w:p w14:paraId="7DDC057C" w14:textId="77777777" w:rsidR="000920B7" w:rsidRPr="000920B7" w:rsidRDefault="000920B7" w:rsidP="000920B7">
            <w:pPr>
              <w:spacing w:line="180" w:lineRule="exact"/>
              <w:jc w:val="left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>Zakres czynności:</w:t>
            </w:r>
          </w:p>
          <w:p w14:paraId="7CCB7169" w14:textId="77777777" w:rsidR="000920B7" w:rsidRPr="000920B7" w:rsidRDefault="000920B7" w:rsidP="000920B7">
            <w:pPr>
              <w:spacing w:line="180" w:lineRule="exact"/>
              <w:jc w:val="left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>- Wykonanie zagęszczenia gruntu po wykopie kablowym wraz z niezbędnymi badaniami stopnia zagęszczenia.</w:t>
            </w:r>
          </w:p>
          <w:p w14:paraId="23CAC3A8" w14:textId="77777777" w:rsidR="000920B7" w:rsidRPr="000920B7" w:rsidRDefault="000920B7" w:rsidP="000920B7">
            <w:pPr>
              <w:spacing w:line="180" w:lineRule="exact"/>
              <w:jc w:val="left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 xml:space="preserve"> - wykonanie podbudowy betonowej gr 20cm </w:t>
            </w:r>
          </w:p>
          <w:p w14:paraId="34C0B6E9" w14:textId="77777777" w:rsidR="000920B7" w:rsidRPr="000920B7" w:rsidRDefault="000920B7" w:rsidP="000920B7">
            <w:pPr>
              <w:spacing w:line="180" w:lineRule="exact"/>
              <w:jc w:val="left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>- wykonanie podsypki cementowo – piaskowej gr 10cm</w:t>
            </w:r>
          </w:p>
          <w:p w14:paraId="6035C8EE" w14:textId="77777777" w:rsidR="000920B7" w:rsidRPr="000920B7" w:rsidRDefault="000920B7" w:rsidP="000920B7">
            <w:pPr>
              <w:spacing w:line="180" w:lineRule="exact"/>
              <w:jc w:val="left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>- wykonanie nawierzchni z kostki brukowej betonowej gr 8 cm kostka z demontażu</w:t>
            </w:r>
          </w:p>
          <w:p w14:paraId="0A6A4CD3" w14:textId="77777777" w:rsidR="000920B7" w:rsidRPr="000920B7" w:rsidRDefault="000920B7" w:rsidP="000920B7">
            <w:pPr>
              <w:spacing w:line="180" w:lineRule="exact"/>
              <w:jc w:val="left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>do kalkulacji dopuszcza się przyjęcie 5% normy nowej kostki.</w:t>
            </w:r>
          </w:p>
        </w:tc>
        <w:tc>
          <w:tcPr>
            <w:tcW w:w="8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2B11DF85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vertAlign w:val="superscript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lang w:eastAsia="en-US"/>
              </w:rPr>
              <w:t>m</w:t>
            </w:r>
            <w:r w:rsidRPr="000920B7"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vertAlign w:val="superscript"/>
                <w:lang w:eastAsia="en-US"/>
              </w:rPr>
              <w:t>2</w:t>
            </w:r>
          </w:p>
        </w:tc>
        <w:tc>
          <w:tcPr>
            <w:tcW w:w="9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7B8B2E0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>340</w:t>
            </w:r>
          </w:p>
        </w:tc>
        <w:tc>
          <w:tcPr>
            <w:tcW w:w="9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945E757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</w:p>
        </w:tc>
        <w:tc>
          <w:tcPr>
            <w:tcW w:w="13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834BC2E" w14:textId="1555D7D6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</w:p>
        </w:tc>
      </w:tr>
      <w:tr w:rsidR="000920B7" w:rsidRPr="000920B7" w14:paraId="17742D43" w14:textId="6A23F3EB" w:rsidTr="000920B7">
        <w:trPr>
          <w:trHeight w:val="299"/>
          <w:jc w:val="center"/>
        </w:trPr>
        <w:tc>
          <w:tcPr>
            <w:tcW w:w="5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7DA292B4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lang w:eastAsia="en-US"/>
              </w:rPr>
              <w:t>3.</w:t>
            </w:r>
          </w:p>
        </w:tc>
        <w:tc>
          <w:tcPr>
            <w:tcW w:w="35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60E2F1AF" w14:textId="77777777" w:rsidR="000920B7" w:rsidRPr="000920B7" w:rsidRDefault="000920B7" w:rsidP="000920B7">
            <w:pPr>
              <w:spacing w:after="200" w:line="276" w:lineRule="auto"/>
              <w:jc w:val="left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b/>
                <w:bCs/>
                <w:noProof w:val="0"/>
                <w:sz w:val="18"/>
                <w:szCs w:val="18"/>
                <w:lang w:eastAsia="en-US"/>
              </w:rPr>
              <w:t>Nawierzchnia z betonowych płyt chodnikowych 50 x50x7cm</w:t>
            </w:r>
          </w:p>
        </w:tc>
        <w:tc>
          <w:tcPr>
            <w:tcW w:w="8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7D5EAECC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vertAlign w:val="superscript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lang w:eastAsia="en-US"/>
              </w:rPr>
              <w:t>m</w:t>
            </w:r>
            <w:r w:rsidRPr="000920B7"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vertAlign w:val="superscript"/>
                <w:lang w:eastAsia="en-US"/>
              </w:rPr>
              <w:t>2</w:t>
            </w:r>
          </w:p>
        </w:tc>
        <w:tc>
          <w:tcPr>
            <w:tcW w:w="9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464BB5A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</w:p>
        </w:tc>
        <w:tc>
          <w:tcPr>
            <w:tcW w:w="9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2243C75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</w:p>
        </w:tc>
        <w:tc>
          <w:tcPr>
            <w:tcW w:w="13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0517BF5" w14:textId="29C8A9BB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</w:p>
        </w:tc>
      </w:tr>
      <w:tr w:rsidR="000920B7" w:rsidRPr="000920B7" w14:paraId="61C24326" w14:textId="510D039A" w:rsidTr="000920B7">
        <w:trPr>
          <w:trHeight w:hRule="exact" w:val="227"/>
          <w:jc w:val="center"/>
        </w:trPr>
        <w:tc>
          <w:tcPr>
            <w:tcW w:w="5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5EF91457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eastAsia="Calibri" w:cs="Times New Roman"/>
                <w:b/>
                <w:noProof w:val="0"/>
                <w:sz w:val="16"/>
                <w:szCs w:val="16"/>
                <w:lang w:eastAsia="en-US"/>
              </w:rPr>
            </w:pPr>
          </w:p>
        </w:tc>
        <w:tc>
          <w:tcPr>
            <w:tcW w:w="35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148E45DE" w14:textId="77777777" w:rsidR="000920B7" w:rsidRPr="000920B7" w:rsidRDefault="000920B7" w:rsidP="000920B7">
            <w:pPr>
              <w:spacing w:after="200" w:line="276" w:lineRule="auto"/>
              <w:jc w:val="left"/>
              <w:rPr>
                <w:rFonts w:eastAsia="Calibri" w:cs="Times New Roman"/>
                <w:noProof w:val="0"/>
                <w:sz w:val="16"/>
                <w:szCs w:val="16"/>
                <w:lang w:eastAsia="en-US"/>
              </w:rPr>
            </w:pPr>
            <w:r w:rsidRPr="000920B7">
              <w:rPr>
                <w:rFonts w:eastAsia="Calibri" w:cs="Times New Roman"/>
                <w:noProof w:val="0"/>
                <w:sz w:val="16"/>
                <w:szCs w:val="16"/>
                <w:lang w:eastAsia="en-US"/>
              </w:rPr>
              <w:t>w tym;</w:t>
            </w:r>
          </w:p>
        </w:tc>
        <w:tc>
          <w:tcPr>
            <w:tcW w:w="8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311B1D95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eastAsia="Calibri" w:cs="Times New Roman"/>
                <w:b/>
                <w:noProof w:val="0"/>
                <w:sz w:val="16"/>
                <w:szCs w:val="16"/>
                <w:lang w:eastAsia="en-US"/>
              </w:rPr>
            </w:pPr>
          </w:p>
        </w:tc>
        <w:tc>
          <w:tcPr>
            <w:tcW w:w="9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84A9EFD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eastAsia="Calibri" w:cs="Times New Roman"/>
                <w:noProof w:val="0"/>
                <w:sz w:val="18"/>
                <w:szCs w:val="18"/>
                <w:lang w:eastAsia="en-US"/>
              </w:rPr>
            </w:pPr>
          </w:p>
        </w:tc>
        <w:tc>
          <w:tcPr>
            <w:tcW w:w="9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846D079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eastAsia="Calibri" w:cs="Times New Roman"/>
                <w:noProof w:val="0"/>
                <w:sz w:val="18"/>
                <w:szCs w:val="18"/>
                <w:lang w:eastAsia="en-US"/>
              </w:rPr>
            </w:pPr>
          </w:p>
        </w:tc>
        <w:tc>
          <w:tcPr>
            <w:tcW w:w="13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B4FFB1E" w14:textId="13301FF6" w:rsidR="000920B7" w:rsidRPr="000920B7" w:rsidRDefault="000920B7" w:rsidP="000920B7">
            <w:pPr>
              <w:spacing w:after="200" w:line="276" w:lineRule="auto"/>
              <w:jc w:val="center"/>
              <w:rPr>
                <w:rFonts w:eastAsia="Calibri" w:cs="Times New Roman"/>
                <w:noProof w:val="0"/>
                <w:sz w:val="18"/>
                <w:szCs w:val="18"/>
                <w:lang w:eastAsia="en-US"/>
              </w:rPr>
            </w:pPr>
          </w:p>
        </w:tc>
      </w:tr>
      <w:tr w:rsidR="000920B7" w:rsidRPr="000920B7" w14:paraId="58579D30" w14:textId="4661A3C3" w:rsidTr="000920B7">
        <w:trPr>
          <w:trHeight w:val="299"/>
          <w:jc w:val="center"/>
        </w:trPr>
        <w:tc>
          <w:tcPr>
            <w:tcW w:w="5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7496F0BA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lang w:eastAsia="en-US"/>
              </w:rPr>
              <w:t>3.1</w:t>
            </w:r>
          </w:p>
        </w:tc>
        <w:tc>
          <w:tcPr>
            <w:tcW w:w="35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5D9E0D4C" w14:textId="77777777" w:rsidR="000920B7" w:rsidRPr="000920B7" w:rsidRDefault="000920B7" w:rsidP="000920B7">
            <w:pPr>
              <w:spacing w:after="200" w:line="276" w:lineRule="auto"/>
              <w:jc w:val="left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>Demontaż nawierzchni z betonowych płyt chodnikowych 50 x50x7cm na podbudowie z podsypki piaskowej gr 10 cm (chodniki)</w:t>
            </w:r>
          </w:p>
          <w:p w14:paraId="13711506" w14:textId="77777777" w:rsidR="000920B7" w:rsidRPr="000920B7" w:rsidRDefault="000920B7" w:rsidP="000920B7">
            <w:pPr>
              <w:spacing w:line="180" w:lineRule="exact"/>
              <w:jc w:val="left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>Zakres czynności</w:t>
            </w:r>
          </w:p>
          <w:p w14:paraId="744036AE" w14:textId="77777777" w:rsidR="000920B7" w:rsidRPr="000920B7" w:rsidRDefault="000920B7" w:rsidP="000920B7">
            <w:pPr>
              <w:spacing w:line="180" w:lineRule="exact"/>
              <w:jc w:val="left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>- Ręczny demontaż betonowych płyt chodnikowych  wraz z oczyszczeniem i ułożeniem w pryzmy</w:t>
            </w:r>
          </w:p>
          <w:p w14:paraId="5E7EB78E" w14:textId="77777777" w:rsidR="000920B7" w:rsidRPr="000920B7" w:rsidRDefault="000920B7" w:rsidP="000920B7">
            <w:pPr>
              <w:spacing w:line="180" w:lineRule="exact"/>
              <w:jc w:val="left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>- Ręczny demontaż podsypki piaskowej z odzyskaniem i spryzmowaniem materiału.</w:t>
            </w:r>
          </w:p>
        </w:tc>
        <w:tc>
          <w:tcPr>
            <w:tcW w:w="8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3E54B6A6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vertAlign w:val="superscript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lang w:eastAsia="en-US"/>
              </w:rPr>
              <w:t>m</w:t>
            </w:r>
            <w:r w:rsidRPr="000920B7"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vertAlign w:val="superscript"/>
                <w:lang w:eastAsia="en-US"/>
              </w:rPr>
              <w:t>2</w:t>
            </w:r>
          </w:p>
        </w:tc>
        <w:tc>
          <w:tcPr>
            <w:tcW w:w="9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2EFE601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>280</w:t>
            </w:r>
          </w:p>
        </w:tc>
        <w:tc>
          <w:tcPr>
            <w:tcW w:w="9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39EBC64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</w:p>
        </w:tc>
        <w:tc>
          <w:tcPr>
            <w:tcW w:w="13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AD43F0A" w14:textId="0FB87CF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</w:p>
        </w:tc>
      </w:tr>
      <w:tr w:rsidR="000920B7" w:rsidRPr="000920B7" w14:paraId="6F858364" w14:textId="2B833C40" w:rsidTr="000920B7">
        <w:trPr>
          <w:trHeight w:val="299"/>
          <w:jc w:val="center"/>
        </w:trPr>
        <w:tc>
          <w:tcPr>
            <w:tcW w:w="5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343618B3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lang w:eastAsia="en-US"/>
              </w:rPr>
              <w:t>3.2</w:t>
            </w:r>
          </w:p>
        </w:tc>
        <w:tc>
          <w:tcPr>
            <w:tcW w:w="35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1A5E51D6" w14:textId="77777777" w:rsidR="000920B7" w:rsidRPr="000920B7" w:rsidRDefault="000920B7" w:rsidP="000920B7">
            <w:pPr>
              <w:spacing w:after="200" w:line="276" w:lineRule="auto"/>
              <w:jc w:val="left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>Odbudowa nawierzchni z  betonowych płyt chodnikowych 50 x50x7cm na  podsypce piaskowej gr 10 cm (chodniki)</w:t>
            </w:r>
          </w:p>
          <w:p w14:paraId="2F764B2C" w14:textId="77777777" w:rsidR="000920B7" w:rsidRPr="000920B7" w:rsidRDefault="000920B7" w:rsidP="000920B7">
            <w:pPr>
              <w:spacing w:line="180" w:lineRule="exact"/>
              <w:jc w:val="left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>Zakres czynności:</w:t>
            </w:r>
          </w:p>
          <w:p w14:paraId="682E94F3" w14:textId="77777777" w:rsidR="000920B7" w:rsidRPr="000920B7" w:rsidRDefault="000920B7" w:rsidP="000920B7">
            <w:pPr>
              <w:spacing w:line="180" w:lineRule="exact"/>
              <w:jc w:val="left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>- Wykonanie zagęszczenia gruntu po wykopie kablowym wraz z niezbędnymi badaniami stopnia zagęszczenia.</w:t>
            </w:r>
          </w:p>
          <w:p w14:paraId="5E15106F" w14:textId="77777777" w:rsidR="000920B7" w:rsidRPr="000920B7" w:rsidRDefault="000920B7" w:rsidP="000920B7">
            <w:pPr>
              <w:spacing w:line="180" w:lineRule="exact"/>
              <w:jc w:val="left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>- wykonanie podsypki piaskowej gr 10cm (materiał z demontażu)</w:t>
            </w:r>
          </w:p>
          <w:p w14:paraId="69244A37" w14:textId="77777777" w:rsidR="000920B7" w:rsidRPr="000920B7" w:rsidRDefault="000920B7" w:rsidP="000920B7">
            <w:pPr>
              <w:spacing w:line="180" w:lineRule="exact"/>
              <w:jc w:val="left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>- wykonanie nawierzchni z betonowych płyt chodnikowych z demontażu</w:t>
            </w:r>
          </w:p>
          <w:p w14:paraId="303FFC4B" w14:textId="77777777" w:rsidR="000920B7" w:rsidRPr="000920B7" w:rsidRDefault="000920B7" w:rsidP="000920B7">
            <w:pPr>
              <w:spacing w:line="180" w:lineRule="exact"/>
              <w:jc w:val="left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>do kalkulacji dopuszcza się przyjęcie 10% normy nowych płyt chodnikowych.</w:t>
            </w:r>
          </w:p>
        </w:tc>
        <w:tc>
          <w:tcPr>
            <w:tcW w:w="8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21BE9AB2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lang w:eastAsia="en-US"/>
              </w:rPr>
              <w:t>m</w:t>
            </w:r>
            <w:r w:rsidRPr="000920B7"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vertAlign w:val="superscript"/>
                <w:lang w:eastAsia="en-US"/>
              </w:rPr>
              <w:t>2</w:t>
            </w:r>
          </w:p>
        </w:tc>
        <w:tc>
          <w:tcPr>
            <w:tcW w:w="9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8416326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>280</w:t>
            </w:r>
          </w:p>
        </w:tc>
        <w:tc>
          <w:tcPr>
            <w:tcW w:w="9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E1D4E71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</w:p>
        </w:tc>
        <w:tc>
          <w:tcPr>
            <w:tcW w:w="13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4AB2004" w14:textId="6BAE05B1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</w:p>
        </w:tc>
      </w:tr>
      <w:tr w:rsidR="000920B7" w:rsidRPr="000920B7" w14:paraId="1B54FA96" w14:textId="13F81F35" w:rsidTr="000920B7">
        <w:trPr>
          <w:trHeight w:val="299"/>
          <w:jc w:val="center"/>
        </w:trPr>
        <w:tc>
          <w:tcPr>
            <w:tcW w:w="5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700E8451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lang w:eastAsia="en-US"/>
              </w:rPr>
              <w:t>4.</w:t>
            </w:r>
          </w:p>
        </w:tc>
        <w:tc>
          <w:tcPr>
            <w:tcW w:w="35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77F71454" w14:textId="77777777" w:rsidR="000920B7" w:rsidRPr="000920B7" w:rsidRDefault="000920B7" w:rsidP="000920B7">
            <w:pPr>
              <w:spacing w:after="200" w:line="276" w:lineRule="auto"/>
              <w:jc w:val="left"/>
              <w:rPr>
                <w:rFonts w:ascii="Calibri" w:eastAsia="Calibri" w:hAnsi="Calibri" w:cs="Times New Roman"/>
                <w:b/>
                <w:bCs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b/>
                <w:bCs/>
                <w:noProof w:val="0"/>
                <w:sz w:val="18"/>
                <w:szCs w:val="18"/>
                <w:lang w:eastAsia="en-US"/>
              </w:rPr>
              <w:t>Nawierzchnia asfaltowa gr 6 cm (chodniki , ścieżki rowerowe)</w:t>
            </w:r>
          </w:p>
        </w:tc>
        <w:tc>
          <w:tcPr>
            <w:tcW w:w="8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5CD3D2ED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vertAlign w:val="superscript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lang w:eastAsia="en-US"/>
              </w:rPr>
              <w:t>m</w:t>
            </w:r>
            <w:r w:rsidRPr="000920B7"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vertAlign w:val="superscript"/>
                <w:lang w:eastAsia="en-US"/>
              </w:rPr>
              <w:t>2</w:t>
            </w:r>
          </w:p>
        </w:tc>
        <w:tc>
          <w:tcPr>
            <w:tcW w:w="9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54FA40A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</w:p>
        </w:tc>
        <w:tc>
          <w:tcPr>
            <w:tcW w:w="9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3753121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</w:p>
        </w:tc>
        <w:tc>
          <w:tcPr>
            <w:tcW w:w="13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0D2015B" w14:textId="1556F156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</w:p>
        </w:tc>
      </w:tr>
      <w:tr w:rsidR="000920B7" w:rsidRPr="000920B7" w14:paraId="28894686" w14:textId="038AD661" w:rsidTr="000920B7">
        <w:trPr>
          <w:trHeight w:hRule="exact" w:val="227"/>
          <w:jc w:val="center"/>
        </w:trPr>
        <w:tc>
          <w:tcPr>
            <w:tcW w:w="5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261E1600" w14:textId="77777777" w:rsidR="000920B7" w:rsidRPr="000920B7" w:rsidRDefault="000920B7" w:rsidP="000920B7">
            <w:pPr>
              <w:spacing w:after="200" w:line="276" w:lineRule="auto"/>
              <w:jc w:val="left"/>
              <w:rPr>
                <w:rFonts w:eastAsia="Calibri" w:cs="Times New Roman"/>
                <w:b/>
                <w:noProof w:val="0"/>
                <w:sz w:val="16"/>
                <w:szCs w:val="16"/>
                <w:lang w:eastAsia="en-US"/>
              </w:rPr>
            </w:pPr>
          </w:p>
        </w:tc>
        <w:tc>
          <w:tcPr>
            <w:tcW w:w="35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6B3EB8BE" w14:textId="77777777" w:rsidR="000920B7" w:rsidRPr="000920B7" w:rsidRDefault="000920B7" w:rsidP="000920B7">
            <w:pPr>
              <w:spacing w:after="200" w:line="276" w:lineRule="auto"/>
              <w:jc w:val="left"/>
              <w:rPr>
                <w:rFonts w:eastAsia="Calibri" w:cs="Times New Roman"/>
                <w:noProof w:val="0"/>
                <w:sz w:val="16"/>
                <w:szCs w:val="16"/>
                <w:lang w:eastAsia="en-US"/>
              </w:rPr>
            </w:pPr>
            <w:r w:rsidRPr="000920B7">
              <w:rPr>
                <w:rFonts w:eastAsia="Calibri" w:cs="Times New Roman"/>
                <w:noProof w:val="0"/>
                <w:sz w:val="16"/>
                <w:szCs w:val="16"/>
                <w:lang w:eastAsia="en-US"/>
              </w:rPr>
              <w:t>w tym:</w:t>
            </w:r>
          </w:p>
        </w:tc>
        <w:tc>
          <w:tcPr>
            <w:tcW w:w="8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60423A72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eastAsia="Calibri" w:cs="Times New Roman"/>
                <w:b/>
                <w:noProof w:val="0"/>
                <w:sz w:val="16"/>
                <w:szCs w:val="16"/>
                <w:lang w:eastAsia="en-US"/>
              </w:rPr>
            </w:pPr>
          </w:p>
        </w:tc>
        <w:tc>
          <w:tcPr>
            <w:tcW w:w="9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7C91721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eastAsia="Calibri" w:cs="Times New Roman"/>
                <w:noProof w:val="0"/>
                <w:sz w:val="18"/>
                <w:szCs w:val="18"/>
                <w:lang w:eastAsia="en-US"/>
              </w:rPr>
            </w:pPr>
          </w:p>
        </w:tc>
        <w:tc>
          <w:tcPr>
            <w:tcW w:w="9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1B07AC6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eastAsia="Calibri" w:cs="Times New Roman"/>
                <w:noProof w:val="0"/>
                <w:sz w:val="18"/>
                <w:szCs w:val="18"/>
                <w:lang w:eastAsia="en-US"/>
              </w:rPr>
            </w:pPr>
          </w:p>
        </w:tc>
        <w:tc>
          <w:tcPr>
            <w:tcW w:w="13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04F044F" w14:textId="01EAA45F" w:rsidR="000920B7" w:rsidRPr="000920B7" w:rsidRDefault="000920B7" w:rsidP="000920B7">
            <w:pPr>
              <w:spacing w:after="200" w:line="276" w:lineRule="auto"/>
              <w:jc w:val="center"/>
              <w:rPr>
                <w:rFonts w:eastAsia="Calibri" w:cs="Times New Roman"/>
                <w:noProof w:val="0"/>
                <w:sz w:val="18"/>
                <w:szCs w:val="18"/>
                <w:lang w:eastAsia="en-US"/>
              </w:rPr>
            </w:pPr>
          </w:p>
        </w:tc>
      </w:tr>
      <w:tr w:rsidR="000920B7" w:rsidRPr="000920B7" w14:paraId="008C0E00" w14:textId="7264FF99" w:rsidTr="000920B7">
        <w:trPr>
          <w:trHeight w:val="299"/>
          <w:jc w:val="center"/>
        </w:trPr>
        <w:tc>
          <w:tcPr>
            <w:tcW w:w="5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35634DFC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lang w:eastAsia="en-US"/>
              </w:rPr>
              <w:t>4.1</w:t>
            </w:r>
          </w:p>
        </w:tc>
        <w:tc>
          <w:tcPr>
            <w:tcW w:w="35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3DB38514" w14:textId="77777777" w:rsidR="000920B7" w:rsidRPr="000920B7" w:rsidRDefault="000920B7" w:rsidP="000920B7">
            <w:pPr>
              <w:spacing w:after="200" w:line="276" w:lineRule="auto"/>
              <w:jc w:val="left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>Demontaż nawierzchni asfaltowej  gr 6 cm na podbudowie z kruszyw łamanych(klińca) gr 10 (chodniki , ścieżki rowerowe)</w:t>
            </w:r>
          </w:p>
          <w:p w14:paraId="2B052383" w14:textId="77777777" w:rsidR="000920B7" w:rsidRPr="000920B7" w:rsidRDefault="000920B7" w:rsidP="000920B7">
            <w:pPr>
              <w:spacing w:line="180" w:lineRule="exact"/>
              <w:jc w:val="left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>Zakres czynności</w:t>
            </w:r>
          </w:p>
          <w:p w14:paraId="7F302ADC" w14:textId="77777777" w:rsidR="000920B7" w:rsidRPr="000920B7" w:rsidRDefault="000920B7" w:rsidP="000920B7">
            <w:pPr>
              <w:spacing w:line="180" w:lineRule="exact"/>
              <w:jc w:val="left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>- demontaż nawierzchni asfaltowej wraz z wywiezieniem i utylizacją</w:t>
            </w:r>
          </w:p>
          <w:p w14:paraId="75E924B1" w14:textId="77777777" w:rsidR="000920B7" w:rsidRPr="000920B7" w:rsidRDefault="000920B7" w:rsidP="000920B7">
            <w:pPr>
              <w:spacing w:line="180" w:lineRule="exact"/>
              <w:jc w:val="left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>- Ręczny demontaż podbudowy z kruszywa łamanego z odzyskaniem i spryzmowaniem materiału.</w:t>
            </w:r>
          </w:p>
        </w:tc>
        <w:tc>
          <w:tcPr>
            <w:tcW w:w="8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0C31945D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lang w:eastAsia="en-US"/>
              </w:rPr>
              <w:t>m</w:t>
            </w:r>
            <w:r w:rsidRPr="000920B7"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vertAlign w:val="superscript"/>
                <w:lang w:eastAsia="en-US"/>
              </w:rPr>
              <w:t>2</w:t>
            </w:r>
          </w:p>
        </w:tc>
        <w:tc>
          <w:tcPr>
            <w:tcW w:w="9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5156336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9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9CC2DF9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</w:p>
        </w:tc>
        <w:tc>
          <w:tcPr>
            <w:tcW w:w="13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7AE7391" w14:textId="0A62C27F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</w:p>
        </w:tc>
      </w:tr>
      <w:tr w:rsidR="000920B7" w:rsidRPr="000920B7" w14:paraId="6053BB32" w14:textId="6A944196" w:rsidTr="000920B7">
        <w:trPr>
          <w:trHeight w:val="299"/>
          <w:jc w:val="center"/>
        </w:trPr>
        <w:tc>
          <w:tcPr>
            <w:tcW w:w="5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1801C163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lang w:eastAsia="en-US"/>
              </w:rPr>
              <w:lastRenderedPageBreak/>
              <w:t>4.2</w:t>
            </w:r>
          </w:p>
        </w:tc>
        <w:tc>
          <w:tcPr>
            <w:tcW w:w="35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1664ACF7" w14:textId="77777777" w:rsidR="000920B7" w:rsidRPr="000920B7" w:rsidRDefault="000920B7" w:rsidP="000920B7">
            <w:pPr>
              <w:spacing w:after="200" w:line="276" w:lineRule="auto"/>
              <w:jc w:val="left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>Odbudowa nawierzchni asfaltowej  gr 6 cm na podbudowie z kruszywa łamanego (klińca) gr 10 (chodniki , ścieżki rowerowe)</w:t>
            </w:r>
          </w:p>
          <w:p w14:paraId="2F4C2EF9" w14:textId="77777777" w:rsidR="000920B7" w:rsidRPr="000920B7" w:rsidRDefault="000920B7" w:rsidP="000920B7">
            <w:pPr>
              <w:spacing w:line="180" w:lineRule="exact"/>
              <w:jc w:val="left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>Zakres czynności:</w:t>
            </w:r>
          </w:p>
          <w:p w14:paraId="18B2E13C" w14:textId="77777777" w:rsidR="000920B7" w:rsidRPr="000920B7" w:rsidRDefault="000920B7" w:rsidP="000920B7">
            <w:pPr>
              <w:spacing w:line="180" w:lineRule="exact"/>
              <w:jc w:val="left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>- Wykonanie zagęszczenia gruntu po wykopie kablowym wraz z niezbędnymi badaniami stopnia zagęszczenia.</w:t>
            </w:r>
          </w:p>
          <w:p w14:paraId="217783AB" w14:textId="77777777" w:rsidR="000920B7" w:rsidRPr="000920B7" w:rsidRDefault="000920B7" w:rsidP="000920B7">
            <w:pPr>
              <w:spacing w:line="180" w:lineRule="exact"/>
              <w:jc w:val="left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>- wykonanie podbudowy z kruszywa łamanego gr 10cm (materiał z demontażu)</w:t>
            </w:r>
          </w:p>
          <w:p w14:paraId="0102F02F" w14:textId="77777777" w:rsidR="000920B7" w:rsidRPr="000920B7" w:rsidRDefault="000920B7" w:rsidP="000920B7">
            <w:pPr>
              <w:spacing w:line="180" w:lineRule="exact"/>
              <w:jc w:val="left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>- wykonanie nawierzchni asfaltowej gr 6 cm</w:t>
            </w:r>
          </w:p>
        </w:tc>
        <w:tc>
          <w:tcPr>
            <w:tcW w:w="8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68C4E79E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lang w:eastAsia="en-US"/>
              </w:rPr>
              <w:t>m</w:t>
            </w:r>
            <w:r w:rsidRPr="000920B7"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vertAlign w:val="superscript"/>
                <w:lang w:eastAsia="en-US"/>
              </w:rPr>
              <w:t>2</w:t>
            </w:r>
          </w:p>
        </w:tc>
        <w:tc>
          <w:tcPr>
            <w:tcW w:w="9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4F684DB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9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BD45D4B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</w:p>
        </w:tc>
        <w:tc>
          <w:tcPr>
            <w:tcW w:w="13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4A5155F" w14:textId="790C66E5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</w:p>
        </w:tc>
      </w:tr>
      <w:tr w:rsidR="000920B7" w:rsidRPr="000920B7" w14:paraId="1D5F44AC" w14:textId="5C31BD58" w:rsidTr="000920B7">
        <w:trPr>
          <w:trHeight w:val="299"/>
          <w:jc w:val="center"/>
        </w:trPr>
        <w:tc>
          <w:tcPr>
            <w:tcW w:w="5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07414DC0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35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6F507765" w14:textId="77777777" w:rsidR="000920B7" w:rsidRPr="000920B7" w:rsidRDefault="000920B7" w:rsidP="000920B7">
            <w:pPr>
              <w:spacing w:after="200" w:line="276" w:lineRule="auto"/>
              <w:jc w:val="left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b/>
                <w:bCs/>
                <w:noProof w:val="0"/>
                <w:sz w:val="18"/>
                <w:szCs w:val="18"/>
                <w:lang w:eastAsia="en-US"/>
              </w:rPr>
              <w:t>Nawierzchnia asfaltowa gr 10 cm (jezdnie)</w:t>
            </w:r>
          </w:p>
        </w:tc>
        <w:tc>
          <w:tcPr>
            <w:tcW w:w="8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7D0143D1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vertAlign w:val="superscript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lang w:eastAsia="en-US"/>
              </w:rPr>
              <w:t>m</w:t>
            </w:r>
            <w:r w:rsidRPr="000920B7"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vertAlign w:val="superscript"/>
                <w:lang w:eastAsia="en-US"/>
              </w:rPr>
              <w:t>2</w:t>
            </w:r>
          </w:p>
        </w:tc>
        <w:tc>
          <w:tcPr>
            <w:tcW w:w="9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49398F2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</w:p>
        </w:tc>
        <w:tc>
          <w:tcPr>
            <w:tcW w:w="9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FAB4F2E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</w:p>
        </w:tc>
        <w:tc>
          <w:tcPr>
            <w:tcW w:w="13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B39BF05" w14:textId="4D0BFB0F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</w:p>
        </w:tc>
      </w:tr>
      <w:tr w:rsidR="000920B7" w:rsidRPr="000920B7" w14:paraId="4EF8E7E7" w14:textId="71620BCA" w:rsidTr="000920B7">
        <w:trPr>
          <w:trHeight w:hRule="exact" w:val="227"/>
          <w:jc w:val="center"/>
        </w:trPr>
        <w:tc>
          <w:tcPr>
            <w:tcW w:w="5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6ADA3C45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eastAsia="Calibri" w:cs="Times New Roman"/>
                <w:b/>
                <w:noProof w:val="0"/>
                <w:sz w:val="16"/>
                <w:szCs w:val="16"/>
                <w:lang w:eastAsia="en-US"/>
              </w:rPr>
            </w:pPr>
          </w:p>
        </w:tc>
        <w:tc>
          <w:tcPr>
            <w:tcW w:w="35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51470F56" w14:textId="77777777" w:rsidR="000920B7" w:rsidRPr="000920B7" w:rsidRDefault="000920B7" w:rsidP="000920B7">
            <w:pPr>
              <w:spacing w:after="200" w:line="276" w:lineRule="auto"/>
              <w:jc w:val="left"/>
              <w:rPr>
                <w:rFonts w:eastAsia="Calibri" w:cs="Times New Roman"/>
                <w:noProof w:val="0"/>
                <w:sz w:val="16"/>
                <w:szCs w:val="16"/>
                <w:lang w:eastAsia="en-US"/>
              </w:rPr>
            </w:pPr>
            <w:r w:rsidRPr="000920B7">
              <w:rPr>
                <w:rFonts w:eastAsia="Calibri" w:cs="Times New Roman"/>
                <w:noProof w:val="0"/>
                <w:sz w:val="16"/>
                <w:szCs w:val="16"/>
                <w:lang w:eastAsia="en-US"/>
              </w:rPr>
              <w:t>w tym:</w:t>
            </w:r>
          </w:p>
        </w:tc>
        <w:tc>
          <w:tcPr>
            <w:tcW w:w="8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2E244237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eastAsia="Calibri" w:cs="Times New Roman"/>
                <w:b/>
                <w:noProof w:val="0"/>
                <w:sz w:val="16"/>
                <w:szCs w:val="16"/>
                <w:lang w:eastAsia="en-US"/>
              </w:rPr>
            </w:pPr>
          </w:p>
        </w:tc>
        <w:tc>
          <w:tcPr>
            <w:tcW w:w="9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00D0801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eastAsia="Calibri" w:cs="Times New Roman"/>
                <w:noProof w:val="0"/>
                <w:sz w:val="18"/>
                <w:szCs w:val="18"/>
                <w:lang w:eastAsia="en-US"/>
              </w:rPr>
            </w:pPr>
          </w:p>
        </w:tc>
        <w:tc>
          <w:tcPr>
            <w:tcW w:w="9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A32FEEA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eastAsia="Calibri" w:cs="Times New Roman"/>
                <w:noProof w:val="0"/>
                <w:sz w:val="18"/>
                <w:szCs w:val="18"/>
                <w:lang w:eastAsia="en-US"/>
              </w:rPr>
            </w:pPr>
          </w:p>
        </w:tc>
        <w:tc>
          <w:tcPr>
            <w:tcW w:w="13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96B30A7" w14:textId="4A0984A8" w:rsidR="000920B7" w:rsidRPr="000920B7" w:rsidRDefault="000920B7" w:rsidP="000920B7">
            <w:pPr>
              <w:spacing w:after="200" w:line="276" w:lineRule="auto"/>
              <w:jc w:val="center"/>
              <w:rPr>
                <w:rFonts w:eastAsia="Calibri" w:cs="Times New Roman"/>
                <w:noProof w:val="0"/>
                <w:sz w:val="18"/>
                <w:szCs w:val="18"/>
                <w:lang w:eastAsia="en-US"/>
              </w:rPr>
            </w:pPr>
          </w:p>
        </w:tc>
      </w:tr>
      <w:tr w:rsidR="000920B7" w:rsidRPr="000920B7" w14:paraId="412115F0" w14:textId="003662A5" w:rsidTr="000920B7">
        <w:trPr>
          <w:trHeight w:val="299"/>
          <w:jc w:val="center"/>
        </w:trPr>
        <w:tc>
          <w:tcPr>
            <w:tcW w:w="5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3DE56515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lang w:eastAsia="en-US"/>
              </w:rPr>
              <w:t>5.1</w:t>
            </w:r>
          </w:p>
        </w:tc>
        <w:tc>
          <w:tcPr>
            <w:tcW w:w="35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24639A24" w14:textId="77777777" w:rsidR="000920B7" w:rsidRPr="000920B7" w:rsidRDefault="000920B7" w:rsidP="000920B7">
            <w:pPr>
              <w:spacing w:after="200" w:line="276" w:lineRule="auto"/>
              <w:jc w:val="left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 xml:space="preserve">Demontaż nawierzchni asfaltowej  gr 10 cm na podbudowie betonowej </w:t>
            </w: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br/>
              <w:t>gr 20 cm (jezdnie)</w:t>
            </w:r>
          </w:p>
          <w:p w14:paraId="1C1D23CF" w14:textId="77777777" w:rsidR="000920B7" w:rsidRPr="000920B7" w:rsidRDefault="000920B7" w:rsidP="000920B7">
            <w:pPr>
              <w:spacing w:line="180" w:lineRule="exact"/>
              <w:jc w:val="left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>Zakres czynności</w:t>
            </w:r>
          </w:p>
          <w:p w14:paraId="24F36FAD" w14:textId="77777777" w:rsidR="000920B7" w:rsidRPr="000920B7" w:rsidRDefault="000920B7" w:rsidP="000920B7">
            <w:pPr>
              <w:spacing w:line="180" w:lineRule="exact"/>
              <w:jc w:val="left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>- demontaż nawierzchni asfaltowej wraz z wywiezieniem i utylizacją</w:t>
            </w:r>
          </w:p>
          <w:p w14:paraId="2A101185" w14:textId="77777777" w:rsidR="000920B7" w:rsidRPr="000920B7" w:rsidRDefault="000920B7" w:rsidP="000920B7">
            <w:pPr>
              <w:spacing w:line="180" w:lineRule="exact"/>
              <w:jc w:val="left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>- demontaż podbudowy betonowej wraz z wywiezieniem i utylizacją</w:t>
            </w:r>
          </w:p>
        </w:tc>
        <w:tc>
          <w:tcPr>
            <w:tcW w:w="8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457CF4B5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vertAlign w:val="superscript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lang w:eastAsia="en-US"/>
              </w:rPr>
              <w:t>m</w:t>
            </w:r>
            <w:r w:rsidRPr="000920B7"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vertAlign w:val="superscript"/>
                <w:lang w:eastAsia="en-US"/>
              </w:rPr>
              <w:t>2</w:t>
            </w:r>
          </w:p>
        </w:tc>
        <w:tc>
          <w:tcPr>
            <w:tcW w:w="9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5C491FA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9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54D7F10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</w:p>
        </w:tc>
        <w:tc>
          <w:tcPr>
            <w:tcW w:w="13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172FD9A" w14:textId="416A47B3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</w:p>
        </w:tc>
      </w:tr>
      <w:tr w:rsidR="000920B7" w:rsidRPr="000920B7" w14:paraId="3A08523B" w14:textId="7377D67C" w:rsidTr="000920B7">
        <w:trPr>
          <w:trHeight w:val="299"/>
          <w:jc w:val="center"/>
        </w:trPr>
        <w:tc>
          <w:tcPr>
            <w:tcW w:w="5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2D53642B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lang w:eastAsia="en-US"/>
              </w:rPr>
              <w:t>5.2</w:t>
            </w:r>
          </w:p>
        </w:tc>
        <w:tc>
          <w:tcPr>
            <w:tcW w:w="35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73368023" w14:textId="77777777" w:rsidR="000920B7" w:rsidRPr="000920B7" w:rsidRDefault="000920B7" w:rsidP="000920B7">
            <w:pPr>
              <w:spacing w:after="200" w:line="276" w:lineRule="auto"/>
              <w:jc w:val="left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 xml:space="preserve">Odbudowa nawierzchni asfaltowej  gr 10 cm na podbudowie betonowej </w:t>
            </w: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br/>
              <w:t>gr 20 cm (jezdnie)</w:t>
            </w:r>
          </w:p>
          <w:p w14:paraId="0CDEB99A" w14:textId="77777777" w:rsidR="000920B7" w:rsidRPr="000920B7" w:rsidRDefault="000920B7" w:rsidP="000920B7">
            <w:pPr>
              <w:spacing w:line="180" w:lineRule="exact"/>
              <w:jc w:val="left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>Zakres czynności:</w:t>
            </w:r>
          </w:p>
          <w:p w14:paraId="5782F839" w14:textId="77777777" w:rsidR="000920B7" w:rsidRPr="000920B7" w:rsidRDefault="000920B7" w:rsidP="000920B7">
            <w:pPr>
              <w:spacing w:line="180" w:lineRule="exact"/>
              <w:jc w:val="left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>- Wykonanie zagęszczenia gruntu po wykopie kablowym wraz z niezbędnymi badaniami stopnia zagęszczenia.</w:t>
            </w:r>
          </w:p>
          <w:p w14:paraId="56799426" w14:textId="77777777" w:rsidR="000920B7" w:rsidRPr="000920B7" w:rsidRDefault="000920B7" w:rsidP="000920B7">
            <w:pPr>
              <w:spacing w:line="180" w:lineRule="exact"/>
              <w:jc w:val="left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>- wykonanie podbudowy betonowej gr 20cm</w:t>
            </w:r>
          </w:p>
          <w:p w14:paraId="11354FCC" w14:textId="77777777" w:rsidR="000920B7" w:rsidRPr="000920B7" w:rsidRDefault="000920B7" w:rsidP="000920B7">
            <w:pPr>
              <w:spacing w:line="180" w:lineRule="exact"/>
              <w:jc w:val="left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>- wykonanie nawierzchni asfaltowej gr 10 cm</w:t>
            </w:r>
          </w:p>
        </w:tc>
        <w:tc>
          <w:tcPr>
            <w:tcW w:w="8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4542FE5B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vertAlign w:val="superscript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lang w:eastAsia="en-US"/>
              </w:rPr>
              <w:t>m</w:t>
            </w:r>
            <w:r w:rsidRPr="000920B7"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vertAlign w:val="superscript"/>
                <w:lang w:eastAsia="en-US"/>
              </w:rPr>
              <w:t>2</w:t>
            </w:r>
          </w:p>
        </w:tc>
        <w:tc>
          <w:tcPr>
            <w:tcW w:w="9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624BA35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9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03045AE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</w:p>
        </w:tc>
        <w:tc>
          <w:tcPr>
            <w:tcW w:w="13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76C3D98" w14:textId="291044E8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</w:p>
        </w:tc>
      </w:tr>
      <w:tr w:rsidR="000920B7" w:rsidRPr="000920B7" w14:paraId="17DBDEF1" w14:textId="6E83D572" w:rsidTr="000920B7">
        <w:trPr>
          <w:trHeight w:val="299"/>
          <w:jc w:val="center"/>
        </w:trPr>
        <w:tc>
          <w:tcPr>
            <w:tcW w:w="5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6C476624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35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0A266293" w14:textId="77777777" w:rsidR="000920B7" w:rsidRPr="000920B7" w:rsidRDefault="000920B7" w:rsidP="000920B7">
            <w:pPr>
              <w:spacing w:after="200" w:line="276" w:lineRule="auto"/>
              <w:jc w:val="left"/>
              <w:rPr>
                <w:rFonts w:ascii="Calibri" w:eastAsia="Calibri" w:hAnsi="Calibri" w:cs="Times New Roman"/>
                <w:b/>
                <w:bCs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b/>
                <w:bCs/>
                <w:noProof w:val="0"/>
                <w:sz w:val="18"/>
                <w:szCs w:val="18"/>
                <w:lang w:eastAsia="en-US"/>
              </w:rPr>
              <w:t>Nawierzchnia z betonowych płyt sześciokątnych (trylinki)</w:t>
            </w:r>
          </w:p>
        </w:tc>
        <w:tc>
          <w:tcPr>
            <w:tcW w:w="8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7DA05FAA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bCs/>
                <w:noProof w:val="0"/>
                <w:sz w:val="18"/>
                <w:szCs w:val="18"/>
                <w:vertAlign w:val="superscript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b/>
                <w:bCs/>
                <w:noProof w:val="0"/>
                <w:sz w:val="18"/>
                <w:szCs w:val="18"/>
                <w:lang w:eastAsia="en-US"/>
              </w:rPr>
              <w:t>m</w:t>
            </w:r>
            <w:r w:rsidRPr="000920B7">
              <w:rPr>
                <w:rFonts w:ascii="Calibri" w:eastAsia="Calibri" w:hAnsi="Calibri" w:cs="Times New Roman"/>
                <w:b/>
                <w:bCs/>
                <w:noProof w:val="0"/>
                <w:sz w:val="18"/>
                <w:szCs w:val="18"/>
                <w:vertAlign w:val="superscript"/>
                <w:lang w:eastAsia="en-US"/>
              </w:rPr>
              <w:t>2</w:t>
            </w:r>
          </w:p>
        </w:tc>
        <w:tc>
          <w:tcPr>
            <w:tcW w:w="9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C82FACA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bCs/>
                <w:noProof w:val="0"/>
                <w:sz w:val="18"/>
                <w:szCs w:val="18"/>
                <w:lang w:eastAsia="en-US"/>
              </w:rPr>
            </w:pPr>
          </w:p>
        </w:tc>
        <w:tc>
          <w:tcPr>
            <w:tcW w:w="9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6DE405C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bCs/>
                <w:noProof w:val="0"/>
                <w:sz w:val="18"/>
                <w:szCs w:val="18"/>
                <w:lang w:eastAsia="en-US"/>
              </w:rPr>
            </w:pPr>
          </w:p>
        </w:tc>
        <w:tc>
          <w:tcPr>
            <w:tcW w:w="13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2A05F76" w14:textId="06EE1668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bCs/>
                <w:noProof w:val="0"/>
                <w:sz w:val="18"/>
                <w:szCs w:val="18"/>
                <w:lang w:eastAsia="en-US"/>
              </w:rPr>
            </w:pPr>
          </w:p>
        </w:tc>
      </w:tr>
      <w:tr w:rsidR="000920B7" w:rsidRPr="000920B7" w14:paraId="65665DAD" w14:textId="6D7B252E" w:rsidTr="000920B7">
        <w:trPr>
          <w:trHeight w:hRule="exact" w:val="227"/>
          <w:jc w:val="center"/>
        </w:trPr>
        <w:tc>
          <w:tcPr>
            <w:tcW w:w="5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690488EF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lang w:eastAsia="en-US"/>
              </w:rPr>
            </w:pPr>
          </w:p>
        </w:tc>
        <w:tc>
          <w:tcPr>
            <w:tcW w:w="35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6E061A4E" w14:textId="77777777" w:rsidR="000920B7" w:rsidRPr="000920B7" w:rsidRDefault="000920B7" w:rsidP="000920B7">
            <w:pPr>
              <w:spacing w:after="200" w:line="276" w:lineRule="auto"/>
              <w:jc w:val="left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>w tym:</w:t>
            </w:r>
          </w:p>
        </w:tc>
        <w:tc>
          <w:tcPr>
            <w:tcW w:w="8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7B2C083C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lang w:eastAsia="en-US"/>
              </w:rPr>
            </w:pPr>
          </w:p>
        </w:tc>
        <w:tc>
          <w:tcPr>
            <w:tcW w:w="9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344E732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</w:p>
        </w:tc>
        <w:tc>
          <w:tcPr>
            <w:tcW w:w="9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7E62BE8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</w:p>
        </w:tc>
        <w:tc>
          <w:tcPr>
            <w:tcW w:w="13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84E4475" w14:textId="47580C8C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</w:p>
        </w:tc>
      </w:tr>
      <w:tr w:rsidR="000920B7" w:rsidRPr="000920B7" w14:paraId="476C5014" w14:textId="5DA501F6" w:rsidTr="000920B7">
        <w:trPr>
          <w:trHeight w:val="299"/>
          <w:jc w:val="center"/>
        </w:trPr>
        <w:tc>
          <w:tcPr>
            <w:tcW w:w="5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2324A0FF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Cs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bCs/>
                <w:noProof w:val="0"/>
                <w:sz w:val="18"/>
                <w:szCs w:val="18"/>
                <w:lang w:eastAsia="en-US"/>
              </w:rPr>
              <w:t>6.1</w:t>
            </w:r>
          </w:p>
        </w:tc>
        <w:tc>
          <w:tcPr>
            <w:tcW w:w="35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4F4126BC" w14:textId="77777777" w:rsidR="000920B7" w:rsidRPr="000920B7" w:rsidRDefault="000920B7" w:rsidP="000920B7">
            <w:pPr>
              <w:spacing w:after="200" w:line="276" w:lineRule="auto"/>
              <w:jc w:val="left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>Demontaż nawierzchni z betonowych płyt sześciokątnych (trylinki) na podsypce piaskowej 10 cm</w:t>
            </w:r>
          </w:p>
          <w:p w14:paraId="1177DACF" w14:textId="77777777" w:rsidR="000920B7" w:rsidRPr="000920B7" w:rsidRDefault="000920B7" w:rsidP="000920B7">
            <w:pPr>
              <w:spacing w:line="180" w:lineRule="exact"/>
              <w:jc w:val="left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>Zakres czynności</w:t>
            </w:r>
          </w:p>
          <w:p w14:paraId="3E11E8E1" w14:textId="77777777" w:rsidR="000920B7" w:rsidRPr="000920B7" w:rsidRDefault="000920B7" w:rsidP="000920B7">
            <w:pPr>
              <w:spacing w:line="180" w:lineRule="exact"/>
              <w:jc w:val="left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>- demontaż nawierzchni z drogowych płyt betonowych (trylinki) wraz z oczyszczeniem i ułożeniem w pryzmy</w:t>
            </w:r>
          </w:p>
          <w:p w14:paraId="501FC39F" w14:textId="77777777" w:rsidR="000920B7" w:rsidRPr="000920B7" w:rsidRDefault="000920B7" w:rsidP="000920B7">
            <w:pPr>
              <w:spacing w:line="180" w:lineRule="exact"/>
              <w:jc w:val="left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>- Ręczny demontaż podsypki piaskowej z odzyskaniem i spryzmowaniem materiału.</w:t>
            </w:r>
          </w:p>
        </w:tc>
        <w:tc>
          <w:tcPr>
            <w:tcW w:w="8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6DA09A54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vertAlign w:val="superscript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lang w:eastAsia="en-US"/>
              </w:rPr>
              <w:t>m</w:t>
            </w:r>
            <w:r w:rsidRPr="000920B7"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vertAlign w:val="superscript"/>
                <w:lang w:eastAsia="en-US"/>
              </w:rPr>
              <w:t>2</w:t>
            </w:r>
          </w:p>
        </w:tc>
        <w:tc>
          <w:tcPr>
            <w:tcW w:w="9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54D741D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>80</w:t>
            </w:r>
          </w:p>
        </w:tc>
        <w:tc>
          <w:tcPr>
            <w:tcW w:w="9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E77776A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</w:p>
        </w:tc>
        <w:tc>
          <w:tcPr>
            <w:tcW w:w="13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E4922D2" w14:textId="742F1CF9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</w:p>
        </w:tc>
      </w:tr>
      <w:tr w:rsidR="000920B7" w:rsidRPr="000920B7" w14:paraId="01EF40FE" w14:textId="76C98DB4" w:rsidTr="000920B7">
        <w:trPr>
          <w:trHeight w:val="299"/>
          <w:jc w:val="center"/>
        </w:trPr>
        <w:tc>
          <w:tcPr>
            <w:tcW w:w="5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2148FD6A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Cs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bCs/>
                <w:noProof w:val="0"/>
                <w:sz w:val="18"/>
                <w:szCs w:val="18"/>
                <w:lang w:eastAsia="en-US"/>
              </w:rPr>
              <w:t>6.2</w:t>
            </w:r>
          </w:p>
        </w:tc>
        <w:tc>
          <w:tcPr>
            <w:tcW w:w="35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082E7F70" w14:textId="77777777" w:rsidR="000920B7" w:rsidRPr="000920B7" w:rsidRDefault="000920B7" w:rsidP="000920B7">
            <w:pPr>
              <w:spacing w:after="200" w:line="276" w:lineRule="auto"/>
              <w:jc w:val="left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>Odbudowa nawierzchni z betonowych płyt sześciokątnych (trylinki) na podsypce piaskowej 10 cm</w:t>
            </w:r>
          </w:p>
          <w:p w14:paraId="7ADB9A71" w14:textId="77777777" w:rsidR="000920B7" w:rsidRPr="000920B7" w:rsidRDefault="000920B7" w:rsidP="000920B7">
            <w:pPr>
              <w:spacing w:line="180" w:lineRule="exact"/>
              <w:jc w:val="left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>Zakres czynności:</w:t>
            </w:r>
          </w:p>
          <w:p w14:paraId="55C0C814" w14:textId="77777777" w:rsidR="000920B7" w:rsidRPr="000920B7" w:rsidRDefault="000920B7" w:rsidP="000920B7">
            <w:pPr>
              <w:spacing w:line="180" w:lineRule="exact"/>
              <w:jc w:val="left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>- Wykonanie zagęszczenia gruntu po wykopie kablowym wraz z niezbędnymi badaniami stopnia zagęszczenia.</w:t>
            </w:r>
          </w:p>
          <w:p w14:paraId="5FC877D0" w14:textId="77777777" w:rsidR="000920B7" w:rsidRPr="000920B7" w:rsidRDefault="000920B7" w:rsidP="000920B7">
            <w:pPr>
              <w:spacing w:line="180" w:lineRule="exact"/>
              <w:jc w:val="left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>- wykonanie podsypki piaskowej gr 10cm (materiał z demontażu)</w:t>
            </w:r>
          </w:p>
          <w:p w14:paraId="28A94A85" w14:textId="77777777" w:rsidR="000920B7" w:rsidRPr="000920B7" w:rsidRDefault="000920B7" w:rsidP="000920B7">
            <w:pPr>
              <w:spacing w:line="180" w:lineRule="exact"/>
              <w:jc w:val="left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>- wykonanie nawierzchni z drogowych płyt betonowych (trylinki)</w:t>
            </w:r>
          </w:p>
        </w:tc>
        <w:tc>
          <w:tcPr>
            <w:tcW w:w="8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019C8FA3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vertAlign w:val="superscript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lang w:eastAsia="en-US"/>
              </w:rPr>
              <w:t>m</w:t>
            </w:r>
            <w:r w:rsidRPr="000920B7"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vertAlign w:val="superscript"/>
                <w:lang w:eastAsia="en-US"/>
              </w:rPr>
              <w:t>2</w:t>
            </w:r>
          </w:p>
        </w:tc>
        <w:tc>
          <w:tcPr>
            <w:tcW w:w="9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E3EFFFB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>80</w:t>
            </w:r>
          </w:p>
        </w:tc>
        <w:tc>
          <w:tcPr>
            <w:tcW w:w="9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0871E17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</w:p>
        </w:tc>
        <w:tc>
          <w:tcPr>
            <w:tcW w:w="13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D4E342B" w14:textId="582CFA31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</w:p>
        </w:tc>
      </w:tr>
      <w:tr w:rsidR="000920B7" w:rsidRPr="000920B7" w14:paraId="4672BE89" w14:textId="2C34202D" w:rsidTr="000920B7">
        <w:trPr>
          <w:trHeight w:val="299"/>
          <w:jc w:val="center"/>
        </w:trPr>
        <w:tc>
          <w:tcPr>
            <w:tcW w:w="5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529CF237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lang w:eastAsia="en-US"/>
              </w:rPr>
              <w:lastRenderedPageBreak/>
              <w:t>7.</w:t>
            </w:r>
          </w:p>
        </w:tc>
        <w:tc>
          <w:tcPr>
            <w:tcW w:w="35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6A050CAF" w14:textId="77777777" w:rsidR="000920B7" w:rsidRPr="000920B7" w:rsidRDefault="000920B7" w:rsidP="000920B7">
            <w:pPr>
              <w:spacing w:after="200" w:line="276" w:lineRule="auto"/>
              <w:jc w:val="left"/>
              <w:rPr>
                <w:rFonts w:ascii="Calibri" w:eastAsia="Calibri" w:hAnsi="Calibri" w:cs="Times New Roman"/>
                <w:b/>
                <w:bCs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b/>
                <w:bCs/>
                <w:noProof w:val="0"/>
                <w:sz w:val="18"/>
                <w:szCs w:val="18"/>
                <w:lang w:eastAsia="en-US"/>
              </w:rPr>
              <w:t xml:space="preserve">  Tereny zielone </w:t>
            </w:r>
          </w:p>
        </w:tc>
        <w:tc>
          <w:tcPr>
            <w:tcW w:w="8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5EC48B36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bCs/>
                <w:noProof w:val="0"/>
                <w:sz w:val="18"/>
                <w:szCs w:val="18"/>
                <w:vertAlign w:val="superscript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b/>
                <w:bCs/>
                <w:noProof w:val="0"/>
                <w:sz w:val="18"/>
                <w:szCs w:val="18"/>
                <w:lang w:eastAsia="en-US"/>
              </w:rPr>
              <w:t>m</w:t>
            </w:r>
            <w:r w:rsidRPr="000920B7">
              <w:rPr>
                <w:rFonts w:ascii="Calibri" w:eastAsia="Calibri" w:hAnsi="Calibri" w:cs="Times New Roman"/>
                <w:b/>
                <w:bCs/>
                <w:noProof w:val="0"/>
                <w:sz w:val="18"/>
                <w:szCs w:val="18"/>
                <w:vertAlign w:val="superscript"/>
                <w:lang w:eastAsia="en-US"/>
              </w:rPr>
              <w:t>2</w:t>
            </w:r>
          </w:p>
        </w:tc>
        <w:tc>
          <w:tcPr>
            <w:tcW w:w="9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51D7733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bCs/>
                <w:noProof w:val="0"/>
                <w:sz w:val="18"/>
                <w:szCs w:val="18"/>
                <w:lang w:eastAsia="en-US"/>
              </w:rPr>
            </w:pPr>
          </w:p>
        </w:tc>
        <w:tc>
          <w:tcPr>
            <w:tcW w:w="9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7FA800B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bCs/>
                <w:noProof w:val="0"/>
                <w:sz w:val="18"/>
                <w:szCs w:val="18"/>
                <w:lang w:eastAsia="en-US"/>
              </w:rPr>
            </w:pPr>
          </w:p>
        </w:tc>
        <w:tc>
          <w:tcPr>
            <w:tcW w:w="13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6C32DEB" w14:textId="6A9A2E98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bCs/>
                <w:noProof w:val="0"/>
                <w:sz w:val="18"/>
                <w:szCs w:val="18"/>
                <w:lang w:eastAsia="en-US"/>
              </w:rPr>
            </w:pPr>
          </w:p>
        </w:tc>
      </w:tr>
      <w:tr w:rsidR="000920B7" w:rsidRPr="000920B7" w14:paraId="3526A193" w14:textId="68C58CD3" w:rsidTr="000920B7">
        <w:trPr>
          <w:trHeight w:hRule="exact" w:val="227"/>
          <w:jc w:val="center"/>
        </w:trPr>
        <w:tc>
          <w:tcPr>
            <w:tcW w:w="5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3B0473E6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noProof w:val="0"/>
                <w:sz w:val="16"/>
                <w:szCs w:val="16"/>
                <w:lang w:eastAsia="en-US"/>
              </w:rPr>
            </w:pPr>
          </w:p>
        </w:tc>
        <w:tc>
          <w:tcPr>
            <w:tcW w:w="35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34DF0823" w14:textId="77777777" w:rsidR="000920B7" w:rsidRPr="000920B7" w:rsidRDefault="000920B7" w:rsidP="000920B7">
            <w:pPr>
              <w:spacing w:after="200" w:line="276" w:lineRule="auto"/>
              <w:jc w:val="left"/>
              <w:rPr>
                <w:rFonts w:ascii="Calibri" w:eastAsia="Calibri" w:hAnsi="Calibri" w:cs="Times New Roman"/>
                <w:noProof w:val="0"/>
                <w:sz w:val="16"/>
                <w:szCs w:val="16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6"/>
                <w:szCs w:val="16"/>
                <w:lang w:eastAsia="en-US"/>
              </w:rPr>
              <w:t>w tym:</w:t>
            </w:r>
          </w:p>
        </w:tc>
        <w:tc>
          <w:tcPr>
            <w:tcW w:w="8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6B47E86D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noProof w:val="0"/>
                <w:sz w:val="16"/>
                <w:szCs w:val="16"/>
                <w:lang w:eastAsia="en-US"/>
              </w:rPr>
            </w:pPr>
          </w:p>
        </w:tc>
        <w:tc>
          <w:tcPr>
            <w:tcW w:w="9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0AC82E7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</w:p>
        </w:tc>
        <w:tc>
          <w:tcPr>
            <w:tcW w:w="9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B4E3CD7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</w:p>
        </w:tc>
        <w:tc>
          <w:tcPr>
            <w:tcW w:w="13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DB86F89" w14:textId="200F0562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</w:p>
        </w:tc>
      </w:tr>
      <w:tr w:rsidR="000920B7" w:rsidRPr="000920B7" w14:paraId="04522FE9" w14:textId="279BE8C3" w:rsidTr="000920B7">
        <w:trPr>
          <w:trHeight w:val="299"/>
          <w:jc w:val="center"/>
        </w:trPr>
        <w:tc>
          <w:tcPr>
            <w:tcW w:w="5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26114D16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lang w:eastAsia="en-US"/>
              </w:rPr>
              <w:t>7.1</w:t>
            </w:r>
          </w:p>
        </w:tc>
        <w:tc>
          <w:tcPr>
            <w:tcW w:w="35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00C6FFD1" w14:textId="77777777" w:rsidR="000920B7" w:rsidRPr="000920B7" w:rsidRDefault="000920B7" w:rsidP="000920B7">
            <w:pPr>
              <w:spacing w:after="200" w:line="276" w:lineRule="auto"/>
              <w:jc w:val="left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 xml:space="preserve">Odbudowa terenów zielonych( trawników) </w:t>
            </w:r>
          </w:p>
          <w:p w14:paraId="6D509897" w14:textId="77777777" w:rsidR="000920B7" w:rsidRPr="000920B7" w:rsidRDefault="000920B7" w:rsidP="000920B7">
            <w:pPr>
              <w:spacing w:line="180" w:lineRule="exact"/>
              <w:jc w:val="left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>Zakres czynności:</w:t>
            </w:r>
          </w:p>
          <w:p w14:paraId="47FAC461" w14:textId="77777777" w:rsidR="000920B7" w:rsidRPr="000920B7" w:rsidRDefault="000920B7" w:rsidP="000920B7">
            <w:pPr>
              <w:spacing w:line="180" w:lineRule="exact"/>
              <w:jc w:val="left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>- Wykonanie zagęszczenia gruntu po wykopie kablowym wraz z niezbędnymi badaniami stopnia zagęszczenia.</w:t>
            </w:r>
          </w:p>
          <w:p w14:paraId="7A4C956D" w14:textId="77777777" w:rsidR="000920B7" w:rsidRPr="000920B7" w:rsidRDefault="000920B7" w:rsidP="000920B7">
            <w:pPr>
              <w:spacing w:line="180" w:lineRule="exact"/>
              <w:jc w:val="left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 xml:space="preserve">- wyrównanie i zagrabienie terenu </w:t>
            </w:r>
          </w:p>
          <w:p w14:paraId="670D6EC8" w14:textId="77777777" w:rsidR="000920B7" w:rsidRPr="000920B7" w:rsidRDefault="000920B7" w:rsidP="000920B7">
            <w:pPr>
              <w:spacing w:line="180" w:lineRule="exact"/>
              <w:jc w:val="left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>- wykonanie trawników metodą siewu</w:t>
            </w:r>
          </w:p>
        </w:tc>
        <w:tc>
          <w:tcPr>
            <w:tcW w:w="8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095FD5FC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vertAlign w:val="superscript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lang w:eastAsia="en-US"/>
              </w:rPr>
              <w:t>m</w:t>
            </w:r>
            <w:r w:rsidRPr="000920B7"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vertAlign w:val="superscript"/>
                <w:lang w:eastAsia="en-US"/>
              </w:rPr>
              <w:t>2</w:t>
            </w:r>
          </w:p>
        </w:tc>
        <w:tc>
          <w:tcPr>
            <w:tcW w:w="9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CA0EA88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>460</w:t>
            </w:r>
          </w:p>
        </w:tc>
        <w:tc>
          <w:tcPr>
            <w:tcW w:w="9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7C899DD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</w:p>
        </w:tc>
        <w:tc>
          <w:tcPr>
            <w:tcW w:w="13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33D3C69" w14:textId="038105CF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</w:p>
        </w:tc>
      </w:tr>
      <w:tr w:rsidR="000920B7" w:rsidRPr="000920B7" w14:paraId="0B3066FC" w14:textId="7F434B20" w:rsidTr="000920B7">
        <w:trPr>
          <w:trHeight w:val="299"/>
          <w:jc w:val="center"/>
        </w:trPr>
        <w:tc>
          <w:tcPr>
            <w:tcW w:w="5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6004C294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lang w:eastAsia="en-US"/>
              </w:rPr>
              <w:t>8.</w:t>
            </w:r>
          </w:p>
        </w:tc>
        <w:tc>
          <w:tcPr>
            <w:tcW w:w="35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31A985CD" w14:textId="77777777" w:rsidR="000920B7" w:rsidRPr="000920B7" w:rsidRDefault="000920B7" w:rsidP="000920B7">
            <w:pPr>
              <w:spacing w:after="200" w:line="276" w:lineRule="auto"/>
              <w:jc w:val="left"/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lang w:eastAsia="en-US"/>
              </w:rPr>
              <w:t>Nawierzchnie betonowe</w:t>
            </w:r>
          </w:p>
        </w:tc>
        <w:tc>
          <w:tcPr>
            <w:tcW w:w="8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4F7EE1BD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bCs/>
                <w:noProof w:val="0"/>
                <w:sz w:val="18"/>
                <w:szCs w:val="18"/>
                <w:vertAlign w:val="superscript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b/>
                <w:bCs/>
                <w:noProof w:val="0"/>
                <w:sz w:val="18"/>
                <w:szCs w:val="18"/>
                <w:lang w:eastAsia="en-US"/>
              </w:rPr>
              <w:t>m</w:t>
            </w:r>
            <w:r w:rsidRPr="000920B7">
              <w:rPr>
                <w:rFonts w:ascii="Calibri" w:eastAsia="Calibri" w:hAnsi="Calibri" w:cs="Times New Roman"/>
                <w:b/>
                <w:bCs/>
                <w:noProof w:val="0"/>
                <w:sz w:val="18"/>
                <w:szCs w:val="18"/>
                <w:vertAlign w:val="superscript"/>
                <w:lang w:eastAsia="en-US"/>
              </w:rPr>
              <w:t>2</w:t>
            </w:r>
          </w:p>
        </w:tc>
        <w:tc>
          <w:tcPr>
            <w:tcW w:w="9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1A6E873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bCs/>
                <w:noProof w:val="0"/>
                <w:sz w:val="18"/>
                <w:szCs w:val="18"/>
                <w:lang w:eastAsia="en-US"/>
              </w:rPr>
            </w:pPr>
          </w:p>
        </w:tc>
        <w:tc>
          <w:tcPr>
            <w:tcW w:w="9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469B717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bCs/>
                <w:noProof w:val="0"/>
                <w:sz w:val="18"/>
                <w:szCs w:val="18"/>
                <w:lang w:eastAsia="en-US"/>
              </w:rPr>
            </w:pPr>
          </w:p>
        </w:tc>
        <w:tc>
          <w:tcPr>
            <w:tcW w:w="13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3A619AA" w14:textId="35C36796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bCs/>
                <w:noProof w:val="0"/>
                <w:sz w:val="18"/>
                <w:szCs w:val="18"/>
                <w:lang w:eastAsia="en-US"/>
              </w:rPr>
            </w:pPr>
          </w:p>
        </w:tc>
      </w:tr>
      <w:tr w:rsidR="000920B7" w:rsidRPr="000920B7" w14:paraId="57355395" w14:textId="26335F28" w:rsidTr="000920B7">
        <w:trPr>
          <w:trHeight w:val="299"/>
          <w:jc w:val="center"/>
        </w:trPr>
        <w:tc>
          <w:tcPr>
            <w:tcW w:w="5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5AEB97E7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lang w:eastAsia="en-US"/>
              </w:rPr>
              <w:t>8.1</w:t>
            </w:r>
          </w:p>
        </w:tc>
        <w:tc>
          <w:tcPr>
            <w:tcW w:w="35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1B2F6844" w14:textId="77777777" w:rsidR="000920B7" w:rsidRPr="000920B7" w:rsidRDefault="000920B7" w:rsidP="000920B7">
            <w:pPr>
              <w:spacing w:after="200" w:line="276" w:lineRule="auto"/>
              <w:jc w:val="left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 xml:space="preserve">Demontaż nawierzchni z betonowych gr 20 cm z wywozem i utylizacja materiału z demontażu </w:t>
            </w:r>
          </w:p>
        </w:tc>
        <w:tc>
          <w:tcPr>
            <w:tcW w:w="8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04BFA909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vertAlign w:val="superscript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lang w:eastAsia="en-US"/>
              </w:rPr>
              <w:t>m</w:t>
            </w:r>
            <w:r w:rsidRPr="000920B7"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vertAlign w:val="superscript"/>
                <w:lang w:eastAsia="en-US"/>
              </w:rPr>
              <w:t>2</w:t>
            </w:r>
          </w:p>
        </w:tc>
        <w:tc>
          <w:tcPr>
            <w:tcW w:w="9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7C477D0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>60</w:t>
            </w:r>
          </w:p>
        </w:tc>
        <w:tc>
          <w:tcPr>
            <w:tcW w:w="9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64707A5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</w:p>
        </w:tc>
        <w:tc>
          <w:tcPr>
            <w:tcW w:w="13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BD6578D" w14:textId="06A1BFC8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</w:p>
        </w:tc>
      </w:tr>
      <w:tr w:rsidR="000920B7" w:rsidRPr="000920B7" w14:paraId="0839206A" w14:textId="08E983C8" w:rsidTr="000920B7">
        <w:trPr>
          <w:trHeight w:val="299"/>
          <w:jc w:val="center"/>
        </w:trPr>
        <w:tc>
          <w:tcPr>
            <w:tcW w:w="5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33D45FFC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lang w:eastAsia="en-US"/>
              </w:rPr>
              <w:t>8.2</w:t>
            </w:r>
          </w:p>
        </w:tc>
        <w:tc>
          <w:tcPr>
            <w:tcW w:w="35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75730CC0" w14:textId="77777777" w:rsidR="000920B7" w:rsidRPr="000920B7" w:rsidRDefault="000920B7" w:rsidP="000920B7">
            <w:pPr>
              <w:spacing w:after="200" w:line="276" w:lineRule="auto"/>
              <w:jc w:val="left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>Odbudowa nawierzchni betonowej gr 20 cm</w:t>
            </w:r>
          </w:p>
        </w:tc>
        <w:tc>
          <w:tcPr>
            <w:tcW w:w="8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59BD2985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vertAlign w:val="superscript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lang w:eastAsia="en-US"/>
              </w:rPr>
              <w:t>m</w:t>
            </w:r>
            <w:r w:rsidRPr="000920B7"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vertAlign w:val="superscript"/>
                <w:lang w:eastAsia="en-US"/>
              </w:rPr>
              <w:t>2</w:t>
            </w:r>
          </w:p>
        </w:tc>
        <w:tc>
          <w:tcPr>
            <w:tcW w:w="9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8EEB240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>60</w:t>
            </w:r>
          </w:p>
        </w:tc>
        <w:tc>
          <w:tcPr>
            <w:tcW w:w="9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AA82B81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</w:p>
        </w:tc>
        <w:tc>
          <w:tcPr>
            <w:tcW w:w="13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171550B" w14:textId="6DFCE9F4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</w:p>
        </w:tc>
      </w:tr>
      <w:tr w:rsidR="000920B7" w:rsidRPr="000920B7" w14:paraId="3F1D7BCE" w14:textId="73D8421D" w:rsidTr="000920B7">
        <w:trPr>
          <w:trHeight w:val="299"/>
          <w:jc w:val="center"/>
        </w:trPr>
        <w:tc>
          <w:tcPr>
            <w:tcW w:w="5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129D29D9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35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325B2B2C" w14:textId="77777777" w:rsidR="000920B7" w:rsidRPr="000920B7" w:rsidRDefault="000920B7" w:rsidP="000920B7">
            <w:pPr>
              <w:spacing w:after="200" w:line="276" w:lineRule="auto"/>
              <w:jc w:val="left"/>
              <w:rPr>
                <w:rFonts w:ascii="Calibri" w:eastAsia="Calibri" w:hAnsi="Calibri" w:cs="Times New Roman"/>
                <w:b/>
                <w:bCs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b/>
                <w:bCs/>
                <w:noProof w:val="0"/>
                <w:sz w:val="18"/>
                <w:szCs w:val="18"/>
                <w:lang w:eastAsia="en-US"/>
              </w:rPr>
              <w:t xml:space="preserve">Betonowe obrzeża trawnikowe </w:t>
            </w:r>
          </w:p>
        </w:tc>
        <w:tc>
          <w:tcPr>
            <w:tcW w:w="8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6E93F971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lang w:eastAsia="en-US"/>
              </w:rPr>
              <w:t>m</w:t>
            </w:r>
          </w:p>
        </w:tc>
        <w:tc>
          <w:tcPr>
            <w:tcW w:w="9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DD568AD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</w:p>
        </w:tc>
        <w:tc>
          <w:tcPr>
            <w:tcW w:w="9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5DD166D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</w:p>
        </w:tc>
        <w:tc>
          <w:tcPr>
            <w:tcW w:w="13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A6D3870" w14:textId="4099C310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</w:p>
        </w:tc>
      </w:tr>
      <w:tr w:rsidR="000920B7" w:rsidRPr="000920B7" w14:paraId="4AF6F939" w14:textId="5B1B0743" w:rsidTr="000920B7">
        <w:trPr>
          <w:trHeight w:val="299"/>
          <w:jc w:val="center"/>
        </w:trPr>
        <w:tc>
          <w:tcPr>
            <w:tcW w:w="5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69236833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lang w:eastAsia="en-US"/>
              </w:rPr>
              <w:t xml:space="preserve">9.1 </w:t>
            </w:r>
          </w:p>
        </w:tc>
        <w:tc>
          <w:tcPr>
            <w:tcW w:w="35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0E61489E" w14:textId="77777777" w:rsidR="000920B7" w:rsidRPr="000920B7" w:rsidRDefault="000920B7" w:rsidP="000920B7">
            <w:pPr>
              <w:spacing w:line="180" w:lineRule="exact"/>
              <w:jc w:val="left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 xml:space="preserve">Demontaż obrzeża trawnikowe betonowe 0,3x1,0x0,08 </w:t>
            </w:r>
          </w:p>
          <w:p w14:paraId="452B91F1" w14:textId="77777777" w:rsidR="000920B7" w:rsidRPr="000920B7" w:rsidRDefault="000920B7" w:rsidP="000920B7">
            <w:pPr>
              <w:spacing w:line="180" w:lineRule="exact"/>
              <w:jc w:val="left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>Zakres czynności:</w:t>
            </w:r>
          </w:p>
          <w:p w14:paraId="338A9B66" w14:textId="77777777" w:rsidR="000920B7" w:rsidRPr="000920B7" w:rsidRDefault="000920B7" w:rsidP="000920B7">
            <w:pPr>
              <w:spacing w:line="180" w:lineRule="exact"/>
              <w:jc w:val="left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>- demontaż betonowych obrzeży trawnikowych oczyszczenie i ułożenie w pryzmy.</w:t>
            </w:r>
          </w:p>
        </w:tc>
        <w:tc>
          <w:tcPr>
            <w:tcW w:w="8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67787184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lang w:eastAsia="en-US"/>
              </w:rPr>
              <w:t>m</w:t>
            </w:r>
          </w:p>
        </w:tc>
        <w:tc>
          <w:tcPr>
            <w:tcW w:w="9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2A7D083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>220</w:t>
            </w:r>
          </w:p>
        </w:tc>
        <w:tc>
          <w:tcPr>
            <w:tcW w:w="9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8EA6352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</w:p>
        </w:tc>
        <w:tc>
          <w:tcPr>
            <w:tcW w:w="13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6F288BB" w14:textId="6DB236BA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</w:p>
        </w:tc>
      </w:tr>
      <w:tr w:rsidR="000920B7" w:rsidRPr="000920B7" w14:paraId="40EA298C" w14:textId="11743D49" w:rsidTr="000920B7">
        <w:trPr>
          <w:trHeight w:val="299"/>
          <w:jc w:val="center"/>
        </w:trPr>
        <w:tc>
          <w:tcPr>
            <w:tcW w:w="5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7FC3CC0E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lang w:eastAsia="en-US"/>
              </w:rPr>
              <w:t>9.2</w:t>
            </w:r>
          </w:p>
        </w:tc>
        <w:tc>
          <w:tcPr>
            <w:tcW w:w="35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157838D0" w14:textId="77777777" w:rsidR="000920B7" w:rsidRPr="000920B7" w:rsidRDefault="000920B7" w:rsidP="000920B7">
            <w:pPr>
              <w:spacing w:after="200" w:line="276" w:lineRule="auto"/>
              <w:jc w:val="left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>Ustawienia betonowych  obrzeży trawnikowych betonowych 0,3x1,0x0,08</w:t>
            </w:r>
          </w:p>
          <w:p w14:paraId="402843A0" w14:textId="77777777" w:rsidR="000920B7" w:rsidRPr="000920B7" w:rsidRDefault="000920B7" w:rsidP="000920B7">
            <w:pPr>
              <w:spacing w:line="180" w:lineRule="exact"/>
              <w:jc w:val="left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 xml:space="preserve">Zakres czynności </w:t>
            </w:r>
          </w:p>
          <w:p w14:paraId="63B73693" w14:textId="77777777" w:rsidR="000920B7" w:rsidRPr="000920B7" w:rsidRDefault="000920B7" w:rsidP="000920B7">
            <w:pPr>
              <w:spacing w:line="180" w:lineRule="exact"/>
              <w:jc w:val="left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 xml:space="preserve"> - ustawienie obrzeży trawnikowych na podsypce cementowo – piaskowej.</w:t>
            </w:r>
          </w:p>
          <w:p w14:paraId="06B5A35C" w14:textId="77777777" w:rsidR="000920B7" w:rsidRPr="000920B7" w:rsidRDefault="000920B7" w:rsidP="000920B7">
            <w:pPr>
              <w:spacing w:line="180" w:lineRule="exact"/>
              <w:jc w:val="left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>Obrzeża z demontażu.</w:t>
            </w:r>
          </w:p>
        </w:tc>
        <w:tc>
          <w:tcPr>
            <w:tcW w:w="8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0148C0DD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lang w:eastAsia="en-US"/>
              </w:rPr>
              <w:t>m</w:t>
            </w:r>
          </w:p>
        </w:tc>
        <w:tc>
          <w:tcPr>
            <w:tcW w:w="9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F1B99DA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>220</w:t>
            </w:r>
          </w:p>
        </w:tc>
        <w:tc>
          <w:tcPr>
            <w:tcW w:w="9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A7437AB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</w:p>
        </w:tc>
        <w:tc>
          <w:tcPr>
            <w:tcW w:w="13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35FDAB5" w14:textId="02F13468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</w:p>
        </w:tc>
      </w:tr>
      <w:tr w:rsidR="000920B7" w:rsidRPr="000920B7" w14:paraId="4B69E651" w14:textId="7F562CA3" w:rsidTr="000920B7">
        <w:trPr>
          <w:trHeight w:val="299"/>
          <w:jc w:val="center"/>
        </w:trPr>
        <w:tc>
          <w:tcPr>
            <w:tcW w:w="5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7248ADA2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35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693A0E85" w14:textId="77777777" w:rsidR="000920B7" w:rsidRPr="000920B7" w:rsidRDefault="000920B7" w:rsidP="000920B7">
            <w:pPr>
              <w:spacing w:after="200" w:line="276" w:lineRule="auto"/>
              <w:jc w:val="left"/>
              <w:rPr>
                <w:rFonts w:ascii="Calibri" w:eastAsia="Calibri" w:hAnsi="Calibri" w:cs="Times New Roman"/>
                <w:b/>
                <w:bCs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b/>
                <w:bCs/>
                <w:noProof w:val="0"/>
                <w:sz w:val="18"/>
                <w:szCs w:val="18"/>
                <w:lang w:eastAsia="en-US"/>
              </w:rPr>
              <w:t>Krawężnik uliczny betonowy 30x15x100 cm</w:t>
            </w:r>
          </w:p>
        </w:tc>
        <w:tc>
          <w:tcPr>
            <w:tcW w:w="8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734BE918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lang w:eastAsia="en-US"/>
              </w:rPr>
              <w:t>m</w:t>
            </w:r>
          </w:p>
        </w:tc>
        <w:tc>
          <w:tcPr>
            <w:tcW w:w="9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23A2352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</w:p>
        </w:tc>
        <w:tc>
          <w:tcPr>
            <w:tcW w:w="9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EEF6580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</w:p>
        </w:tc>
        <w:tc>
          <w:tcPr>
            <w:tcW w:w="13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7FB7615" w14:textId="57889CAC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</w:p>
        </w:tc>
      </w:tr>
      <w:tr w:rsidR="000920B7" w:rsidRPr="000920B7" w14:paraId="05AA2425" w14:textId="74EDC9AF" w:rsidTr="000920B7">
        <w:trPr>
          <w:trHeight w:val="299"/>
          <w:jc w:val="center"/>
        </w:trPr>
        <w:tc>
          <w:tcPr>
            <w:tcW w:w="5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38B58FFC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lang w:eastAsia="en-US"/>
              </w:rPr>
              <w:t>10.1</w:t>
            </w:r>
          </w:p>
        </w:tc>
        <w:tc>
          <w:tcPr>
            <w:tcW w:w="35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2861993B" w14:textId="77777777" w:rsidR="000920B7" w:rsidRPr="000920B7" w:rsidRDefault="000920B7" w:rsidP="000920B7">
            <w:pPr>
              <w:spacing w:after="200" w:line="276" w:lineRule="auto"/>
              <w:jc w:val="left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 xml:space="preserve">Demontaż betonowych krawężników ulicznych </w:t>
            </w:r>
          </w:p>
          <w:p w14:paraId="43402860" w14:textId="77777777" w:rsidR="000920B7" w:rsidRPr="000920B7" w:rsidRDefault="000920B7" w:rsidP="000920B7">
            <w:pPr>
              <w:spacing w:line="180" w:lineRule="exact"/>
              <w:jc w:val="left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>Zakres czynności:</w:t>
            </w:r>
          </w:p>
          <w:p w14:paraId="0F59D0B5" w14:textId="77777777" w:rsidR="000920B7" w:rsidRPr="000920B7" w:rsidRDefault="000920B7" w:rsidP="000920B7">
            <w:pPr>
              <w:spacing w:line="180" w:lineRule="exact"/>
              <w:jc w:val="left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>- demontaż krawężników oczyszczenie i ułożenie w pryzmy</w:t>
            </w:r>
          </w:p>
          <w:p w14:paraId="03A85D77" w14:textId="77777777" w:rsidR="000920B7" w:rsidRPr="000920B7" w:rsidRDefault="000920B7" w:rsidP="000920B7">
            <w:pPr>
              <w:spacing w:line="180" w:lineRule="exact"/>
              <w:jc w:val="left"/>
              <w:rPr>
                <w:rFonts w:ascii="Calibri" w:eastAsia="Calibri" w:hAnsi="Calibri" w:cs="Times New Roman"/>
                <w:noProof w:val="0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>- demontaż ławy z oporem wraz z wywozem i utylizacją</w:t>
            </w:r>
          </w:p>
        </w:tc>
        <w:tc>
          <w:tcPr>
            <w:tcW w:w="8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6D164A10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lang w:eastAsia="en-US"/>
              </w:rPr>
              <w:t>m</w:t>
            </w:r>
          </w:p>
        </w:tc>
        <w:tc>
          <w:tcPr>
            <w:tcW w:w="9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B242B9F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>80</w:t>
            </w:r>
          </w:p>
        </w:tc>
        <w:tc>
          <w:tcPr>
            <w:tcW w:w="9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868BC4E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</w:p>
        </w:tc>
        <w:tc>
          <w:tcPr>
            <w:tcW w:w="13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15F3868" w14:textId="3115B25F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</w:p>
        </w:tc>
      </w:tr>
      <w:tr w:rsidR="000920B7" w:rsidRPr="000920B7" w14:paraId="6F537B2C" w14:textId="1D03D51C" w:rsidTr="000920B7">
        <w:trPr>
          <w:trHeight w:val="299"/>
          <w:jc w:val="center"/>
        </w:trPr>
        <w:tc>
          <w:tcPr>
            <w:tcW w:w="5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6B394773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lang w:eastAsia="en-US"/>
              </w:rPr>
              <w:t>10.2</w:t>
            </w:r>
          </w:p>
        </w:tc>
        <w:tc>
          <w:tcPr>
            <w:tcW w:w="35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0F7706D5" w14:textId="77777777" w:rsidR="000920B7" w:rsidRPr="000920B7" w:rsidRDefault="000920B7" w:rsidP="000920B7">
            <w:pPr>
              <w:spacing w:line="240" w:lineRule="auto"/>
              <w:jc w:val="left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>Montaż betonowych krawężników ulicznych na ławie betonowej z oporem.</w:t>
            </w:r>
          </w:p>
          <w:p w14:paraId="644DDD30" w14:textId="77777777" w:rsidR="000920B7" w:rsidRPr="000920B7" w:rsidRDefault="000920B7" w:rsidP="000920B7">
            <w:pPr>
              <w:spacing w:line="240" w:lineRule="auto"/>
              <w:jc w:val="left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</w:p>
          <w:p w14:paraId="1A2B630A" w14:textId="77777777" w:rsidR="000920B7" w:rsidRPr="000920B7" w:rsidRDefault="000920B7" w:rsidP="000920B7">
            <w:pPr>
              <w:spacing w:line="180" w:lineRule="exact"/>
              <w:jc w:val="left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>Zakres czynności:</w:t>
            </w:r>
          </w:p>
          <w:p w14:paraId="0D833FFE" w14:textId="77777777" w:rsidR="000920B7" w:rsidRPr="000920B7" w:rsidRDefault="000920B7" w:rsidP="000920B7">
            <w:pPr>
              <w:spacing w:line="180" w:lineRule="exact"/>
              <w:jc w:val="left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>- ustawienie betonowych krawężników ulicznych na ławie betonowej z oporem</w:t>
            </w:r>
          </w:p>
          <w:p w14:paraId="7F3AA014" w14:textId="77777777" w:rsidR="000920B7" w:rsidRPr="000920B7" w:rsidRDefault="000920B7" w:rsidP="000920B7">
            <w:pPr>
              <w:spacing w:line="180" w:lineRule="exact"/>
              <w:jc w:val="left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>Krawężniki z demontażu</w:t>
            </w:r>
            <w:r w:rsidRPr="000920B7">
              <w:rPr>
                <w:rFonts w:ascii="Calibri" w:eastAsia="Calibri" w:hAnsi="Calibri" w:cs="Times New Roman"/>
                <w:noProof w:val="0"/>
                <w:lang w:eastAsia="en-US"/>
              </w:rPr>
              <w:t>.</w:t>
            </w:r>
          </w:p>
        </w:tc>
        <w:tc>
          <w:tcPr>
            <w:tcW w:w="8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071C10F0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lang w:eastAsia="en-US"/>
              </w:rPr>
              <w:t>m</w:t>
            </w:r>
          </w:p>
        </w:tc>
        <w:tc>
          <w:tcPr>
            <w:tcW w:w="9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AC2696E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>80</w:t>
            </w:r>
          </w:p>
        </w:tc>
        <w:tc>
          <w:tcPr>
            <w:tcW w:w="9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861AF71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</w:p>
        </w:tc>
        <w:tc>
          <w:tcPr>
            <w:tcW w:w="13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7135928" w14:textId="550CD55A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</w:p>
        </w:tc>
      </w:tr>
      <w:tr w:rsidR="000920B7" w:rsidRPr="000920B7" w14:paraId="45EA896B" w14:textId="7C502008" w:rsidTr="000920B7">
        <w:trPr>
          <w:trHeight w:val="299"/>
          <w:jc w:val="center"/>
        </w:trPr>
        <w:tc>
          <w:tcPr>
            <w:tcW w:w="5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70A93B7F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35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275C625C" w14:textId="77777777" w:rsidR="000920B7" w:rsidRPr="000920B7" w:rsidRDefault="000920B7" w:rsidP="000920B7">
            <w:pPr>
              <w:spacing w:line="240" w:lineRule="auto"/>
              <w:jc w:val="left"/>
              <w:rPr>
                <w:rFonts w:ascii="Calibri" w:eastAsia="Calibri" w:hAnsi="Calibri" w:cs="Times New Roman"/>
                <w:bCs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bCs/>
                <w:noProof w:val="0"/>
                <w:sz w:val="18"/>
                <w:szCs w:val="18"/>
                <w:lang w:eastAsia="en-US"/>
              </w:rPr>
              <w:t>Odbudowa poboczy utwardzonych</w:t>
            </w:r>
          </w:p>
          <w:p w14:paraId="1E363A91" w14:textId="77777777" w:rsidR="000920B7" w:rsidRPr="000920B7" w:rsidRDefault="000920B7" w:rsidP="000920B7">
            <w:pPr>
              <w:spacing w:line="240" w:lineRule="auto"/>
              <w:jc w:val="left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</w:p>
          <w:p w14:paraId="217189AB" w14:textId="77777777" w:rsidR="000920B7" w:rsidRPr="000920B7" w:rsidRDefault="000920B7" w:rsidP="000920B7">
            <w:pPr>
              <w:spacing w:line="180" w:lineRule="exact"/>
              <w:jc w:val="left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>Zakres czynności:</w:t>
            </w:r>
          </w:p>
          <w:p w14:paraId="1BBB396B" w14:textId="77777777" w:rsidR="000920B7" w:rsidRPr="000920B7" w:rsidRDefault="000920B7" w:rsidP="000920B7">
            <w:pPr>
              <w:spacing w:line="240" w:lineRule="auto"/>
              <w:jc w:val="left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>- Korytowanie pobocza wraz z  wywiezieniem i utylizacją  urobku z korytowania</w:t>
            </w:r>
          </w:p>
          <w:p w14:paraId="78967E9B" w14:textId="77777777" w:rsidR="000920B7" w:rsidRPr="000920B7" w:rsidRDefault="000920B7" w:rsidP="000920B7">
            <w:pPr>
              <w:spacing w:line="240" w:lineRule="auto"/>
              <w:jc w:val="left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 xml:space="preserve">   (głębokość 20cm, szerokość 75 cm).</w:t>
            </w:r>
          </w:p>
          <w:p w14:paraId="4083FE1D" w14:textId="77777777" w:rsidR="000920B7" w:rsidRPr="000920B7" w:rsidRDefault="000920B7" w:rsidP="000920B7">
            <w:pPr>
              <w:spacing w:line="240" w:lineRule="auto"/>
              <w:jc w:val="left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>- Wyrównanie, zagęszczenie i profilowanie podłoża pod warstwy konstrukcyjne.</w:t>
            </w:r>
          </w:p>
          <w:p w14:paraId="22B8777A" w14:textId="77777777" w:rsidR="000920B7" w:rsidRPr="000920B7" w:rsidRDefault="000920B7" w:rsidP="000920B7">
            <w:pPr>
              <w:spacing w:line="240" w:lineRule="auto"/>
              <w:jc w:val="left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>- Ułożenie nawierzchni pobocza z kruszywa naturalnego łamanego (tłuczeń, kliniec)</w:t>
            </w:r>
          </w:p>
          <w:p w14:paraId="19CC4E1A" w14:textId="77777777" w:rsidR="000920B7" w:rsidRPr="000920B7" w:rsidRDefault="000920B7" w:rsidP="000920B7">
            <w:pPr>
              <w:spacing w:line="240" w:lineRule="auto"/>
              <w:jc w:val="left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lastRenderedPageBreak/>
              <w:t xml:space="preserve">   lub z destruktu asfaltowego .Nawierzchnię należy ułożyć  z zachowaniem spadków</w:t>
            </w:r>
          </w:p>
          <w:p w14:paraId="4DDCF98F" w14:textId="77777777" w:rsidR="000920B7" w:rsidRPr="000920B7" w:rsidRDefault="000920B7" w:rsidP="000920B7">
            <w:pPr>
              <w:spacing w:line="240" w:lineRule="auto"/>
              <w:jc w:val="left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 xml:space="preserve">   w kierunku od jezdni,  mieszczącym się w przedziale 6% - 8%. </w:t>
            </w:r>
          </w:p>
          <w:p w14:paraId="315ED30B" w14:textId="77777777" w:rsidR="000920B7" w:rsidRPr="000920B7" w:rsidRDefault="000920B7" w:rsidP="000920B7">
            <w:pPr>
              <w:spacing w:line="240" w:lineRule="auto"/>
              <w:jc w:val="left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 xml:space="preserve">   Spadek podłużny powinien być zgodny ze spadkiem podłużnym  jezdni.</w:t>
            </w:r>
          </w:p>
          <w:p w14:paraId="1DD31CA6" w14:textId="77777777" w:rsidR="000920B7" w:rsidRPr="000920B7" w:rsidRDefault="000920B7" w:rsidP="000920B7">
            <w:pPr>
              <w:spacing w:line="240" w:lineRule="auto"/>
              <w:jc w:val="left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 xml:space="preserve">   Kruszywo  należy układać warstwowo i zagęszczać mechanicznie do uzyskania</w:t>
            </w:r>
          </w:p>
          <w:p w14:paraId="46FEC301" w14:textId="77777777" w:rsidR="000920B7" w:rsidRPr="000920B7" w:rsidRDefault="000920B7" w:rsidP="000920B7">
            <w:pPr>
              <w:spacing w:line="240" w:lineRule="auto"/>
              <w:jc w:val="left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 xml:space="preserve">   odpowiedniego poziomu zagęszczenia. Poziom ułożenia kruszywa powinien być</w:t>
            </w:r>
          </w:p>
          <w:p w14:paraId="368BC7C5" w14:textId="77777777" w:rsidR="000920B7" w:rsidRPr="000920B7" w:rsidRDefault="000920B7" w:rsidP="000920B7">
            <w:pPr>
              <w:spacing w:line="240" w:lineRule="auto"/>
              <w:jc w:val="left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 xml:space="preserve">   zgodny z poziomem zewnętrznej krawędzi jezdni. </w:t>
            </w:r>
          </w:p>
          <w:p w14:paraId="2B7B9235" w14:textId="77777777" w:rsidR="000920B7" w:rsidRPr="000920B7" w:rsidRDefault="000920B7" w:rsidP="000920B7">
            <w:pPr>
              <w:spacing w:line="240" w:lineRule="auto"/>
              <w:jc w:val="left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 xml:space="preserve">   (grubość warstwy kruszywa po zagęszczeniu 20cm szerokość 75cm)</w:t>
            </w:r>
          </w:p>
          <w:p w14:paraId="3EA4B33A" w14:textId="77777777" w:rsidR="000920B7" w:rsidRPr="000920B7" w:rsidRDefault="000920B7" w:rsidP="000920B7">
            <w:pPr>
              <w:spacing w:line="240" w:lineRule="auto"/>
              <w:jc w:val="left"/>
              <w:rPr>
                <w:rFonts w:ascii="Calibri" w:eastAsia="Calibri" w:hAnsi="Calibri" w:cs="Times New Roman"/>
                <w:bCs/>
                <w:noProof w:val="0"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8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4F7C85D8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lang w:eastAsia="en-US"/>
              </w:rPr>
              <w:lastRenderedPageBreak/>
              <w:t>m</w:t>
            </w:r>
          </w:p>
        </w:tc>
        <w:tc>
          <w:tcPr>
            <w:tcW w:w="9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7279E23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  <w:r w:rsidRPr="000920B7"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  <w:t>400</w:t>
            </w:r>
          </w:p>
        </w:tc>
        <w:tc>
          <w:tcPr>
            <w:tcW w:w="9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5902041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</w:p>
        </w:tc>
        <w:tc>
          <w:tcPr>
            <w:tcW w:w="13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8E9BE35" w14:textId="0694626A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</w:p>
        </w:tc>
      </w:tr>
      <w:tr w:rsidR="000920B7" w:rsidRPr="000920B7" w14:paraId="56E97A94" w14:textId="77777777" w:rsidTr="000920B7">
        <w:trPr>
          <w:trHeight w:val="299"/>
          <w:jc w:val="center"/>
        </w:trPr>
        <w:tc>
          <w:tcPr>
            <w:tcW w:w="5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06D3D38A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lang w:eastAsia="en-US"/>
              </w:rPr>
            </w:pPr>
          </w:p>
        </w:tc>
        <w:tc>
          <w:tcPr>
            <w:tcW w:w="35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076706E4" w14:textId="4E14E7AE" w:rsidR="000920B7" w:rsidRPr="000920B7" w:rsidRDefault="000920B7" w:rsidP="000920B7">
            <w:pPr>
              <w:spacing w:line="240" w:lineRule="auto"/>
              <w:jc w:val="right"/>
              <w:rPr>
                <w:rFonts w:ascii="Calibri" w:eastAsia="Calibri" w:hAnsi="Calibri" w:cs="Times New Roman"/>
                <w:bCs/>
                <w:noProof w:val="0"/>
                <w:sz w:val="18"/>
                <w:szCs w:val="18"/>
                <w:lang w:eastAsia="en-US"/>
              </w:rPr>
            </w:pPr>
            <w:r>
              <w:rPr>
                <w:rFonts w:ascii="Calibri" w:eastAsia="Calibri" w:hAnsi="Calibri" w:cs="Times New Roman"/>
                <w:bCs/>
                <w:noProof w:val="0"/>
                <w:sz w:val="18"/>
                <w:szCs w:val="18"/>
                <w:lang w:eastAsia="en-US"/>
              </w:rPr>
              <w:t>RAZEM</w:t>
            </w:r>
          </w:p>
        </w:tc>
        <w:tc>
          <w:tcPr>
            <w:tcW w:w="8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167FFD52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noProof w:val="0"/>
                <w:sz w:val="18"/>
                <w:szCs w:val="18"/>
                <w:lang w:eastAsia="en-US"/>
              </w:rPr>
            </w:pPr>
          </w:p>
        </w:tc>
        <w:tc>
          <w:tcPr>
            <w:tcW w:w="9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725F7DF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</w:p>
        </w:tc>
        <w:tc>
          <w:tcPr>
            <w:tcW w:w="9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6A311FC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</w:p>
        </w:tc>
        <w:tc>
          <w:tcPr>
            <w:tcW w:w="13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8F5C093" w14:textId="77777777" w:rsidR="000920B7" w:rsidRPr="000920B7" w:rsidRDefault="000920B7" w:rsidP="000920B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noProof w:val="0"/>
                <w:sz w:val="18"/>
                <w:szCs w:val="18"/>
                <w:lang w:eastAsia="en-US"/>
              </w:rPr>
            </w:pPr>
          </w:p>
        </w:tc>
      </w:tr>
      <w:bookmarkEnd w:id="1"/>
    </w:tbl>
    <w:p w14:paraId="66006DD1" w14:textId="77777777" w:rsidR="00BF5E36" w:rsidRPr="00F42BA9" w:rsidRDefault="00BF5E36" w:rsidP="00F42BA9">
      <w:pPr>
        <w:pStyle w:val="Tekstpodstawowywcity2"/>
        <w:rPr>
          <w:rFonts w:ascii="Arial Narrow" w:hAnsi="Arial Narrow" w:cs="Arial"/>
          <w:b/>
          <w:iCs/>
          <w:sz w:val="22"/>
          <w:szCs w:val="22"/>
        </w:rPr>
      </w:pPr>
    </w:p>
    <w:p w14:paraId="3981CF68" w14:textId="51D4E019" w:rsidR="00D546A6" w:rsidRPr="003B311E" w:rsidRDefault="00743F73" w:rsidP="00463332">
      <w:pPr>
        <w:pStyle w:val="Tekstpodstawowywcity2"/>
        <w:numPr>
          <w:ilvl w:val="0"/>
          <w:numId w:val="6"/>
        </w:numPr>
        <w:rPr>
          <w:rFonts w:ascii="Arial Narrow" w:hAnsi="Arial Narrow" w:cs="Arial"/>
          <w:b/>
          <w:i/>
          <w:sz w:val="22"/>
          <w:szCs w:val="22"/>
        </w:rPr>
      </w:pPr>
      <w:r w:rsidRPr="003B311E">
        <w:rPr>
          <w:rFonts w:ascii="Arial Narrow" w:hAnsi="Arial Narrow" w:cs="Arial"/>
          <w:b/>
          <w:sz w:val="22"/>
          <w:szCs w:val="22"/>
        </w:rPr>
        <w:t>Oświadczamy, że</w:t>
      </w:r>
      <w:r w:rsidRPr="003B311E">
        <w:rPr>
          <w:rFonts w:ascii="Arial Narrow" w:hAnsi="Arial Narrow" w:cs="Arial"/>
          <w:sz w:val="22"/>
          <w:szCs w:val="22"/>
        </w:rPr>
        <w:t xml:space="preserve"> przedmiot zamówienia wykonamy w terminie</w:t>
      </w:r>
      <w:r w:rsidR="00D54DE7" w:rsidRPr="003B311E">
        <w:rPr>
          <w:rFonts w:ascii="Arial Narrow" w:hAnsi="Arial Narrow" w:cs="Arial"/>
          <w:sz w:val="22"/>
          <w:szCs w:val="22"/>
        </w:rPr>
        <w:br/>
      </w:r>
      <w:r w:rsidRPr="003B311E">
        <w:rPr>
          <w:rFonts w:ascii="Arial Narrow" w:hAnsi="Arial Narrow" w:cs="Arial"/>
          <w:sz w:val="22"/>
          <w:szCs w:val="22"/>
        </w:rPr>
        <w:t xml:space="preserve"> </w:t>
      </w:r>
      <w:r w:rsidR="00D54DE7" w:rsidRPr="003B311E">
        <w:rPr>
          <w:rFonts w:ascii="Arial Narrow" w:hAnsi="Arial Narrow" w:cs="Arial"/>
          <w:b/>
          <w:sz w:val="22"/>
          <w:szCs w:val="22"/>
        </w:rPr>
        <w:t xml:space="preserve">do dnia </w:t>
      </w:r>
      <w:r w:rsidR="00322397" w:rsidRPr="003B311E">
        <w:rPr>
          <w:rFonts w:ascii="Arial Narrow" w:hAnsi="Arial Narrow" w:cs="Arial"/>
          <w:b/>
          <w:sz w:val="22"/>
          <w:szCs w:val="22"/>
        </w:rPr>
        <w:t>31.</w:t>
      </w:r>
      <w:r w:rsidR="000920B7">
        <w:rPr>
          <w:rFonts w:ascii="Arial Narrow" w:hAnsi="Arial Narrow" w:cs="Arial"/>
          <w:b/>
          <w:sz w:val="22"/>
          <w:szCs w:val="22"/>
        </w:rPr>
        <w:t>03</w:t>
      </w:r>
      <w:r w:rsidR="00322397" w:rsidRPr="003B311E">
        <w:rPr>
          <w:rFonts w:ascii="Arial Narrow" w:hAnsi="Arial Narrow" w:cs="Arial"/>
          <w:b/>
          <w:sz w:val="22"/>
          <w:szCs w:val="22"/>
        </w:rPr>
        <w:t>.202</w:t>
      </w:r>
      <w:r w:rsidR="000920B7">
        <w:rPr>
          <w:rFonts w:ascii="Arial Narrow" w:hAnsi="Arial Narrow" w:cs="Arial"/>
          <w:b/>
          <w:sz w:val="22"/>
          <w:szCs w:val="22"/>
        </w:rPr>
        <w:t>7</w:t>
      </w:r>
      <w:r w:rsidR="00322397" w:rsidRPr="003B311E">
        <w:rPr>
          <w:rFonts w:ascii="Arial Narrow" w:hAnsi="Arial Narrow" w:cs="Arial"/>
          <w:b/>
          <w:sz w:val="22"/>
          <w:szCs w:val="22"/>
        </w:rPr>
        <w:t xml:space="preserve"> </w:t>
      </w:r>
      <w:r w:rsidR="00D54DE7" w:rsidRPr="003B311E">
        <w:rPr>
          <w:rFonts w:ascii="Arial Narrow" w:hAnsi="Arial Narrow" w:cs="Arial"/>
          <w:b/>
          <w:sz w:val="22"/>
          <w:szCs w:val="22"/>
        </w:rPr>
        <w:t>r.</w:t>
      </w:r>
      <w:r w:rsidRPr="003B311E">
        <w:rPr>
          <w:rFonts w:ascii="Arial Narrow" w:hAnsi="Arial Narrow" w:cs="Arial"/>
          <w:b/>
          <w:sz w:val="22"/>
          <w:szCs w:val="22"/>
        </w:rPr>
        <w:t xml:space="preserve"> </w:t>
      </w:r>
    </w:p>
    <w:p w14:paraId="43FE9283" w14:textId="77777777" w:rsidR="003B311E" w:rsidRPr="003B311E" w:rsidRDefault="003B311E" w:rsidP="003B311E">
      <w:pPr>
        <w:pStyle w:val="Tekstpodstawowywcity2"/>
        <w:numPr>
          <w:ilvl w:val="0"/>
          <w:numId w:val="6"/>
        </w:numPr>
        <w:spacing w:line="240" w:lineRule="auto"/>
        <w:rPr>
          <w:rFonts w:ascii="Arial Narrow" w:hAnsi="Arial Narrow" w:cs="Arial"/>
          <w:b/>
          <w:bCs/>
          <w:i/>
          <w:sz w:val="22"/>
          <w:szCs w:val="22"/>
        </w:rPr>
      </w:pPr>
      <w:r w:rsidRPr="003B311E">
        <w:rPr>
          <w:rFonts w:ascii="Arial Narrow" w:hAnsi="Arial Narrow"/>
          <w:sz w:val="22"/>
          <w:szCs w:val="22"/>
        </w:rPr>
        <w:t xml:space="preserve">Oferowany okres gwarancji na wykonany  przedmiot zamówienia wynosi </w:t>
      </w:r>
      <w:r w:rsidRPr="003B311E">
        <w:rPr>
          <w:rFonts w:ascii="Arial Narrow" w:hAnsi="Arial Narrow"/>
          <w:b/>
          <w:bCs/>
          <w:sz w:val="22"/>
          <w:szCs w:val="22"/>
        </w:rPr>
        <w:t>60 miesięcy.</w:t>
      </w:r>
    </w:p>
    <w:p w14:paraId="18477B3E" w14:textId="77777777" w:rsidR="003B311E" w:rsidRPr="003B311E" w:rsidRDefault="003B311E" w:rsidP="003B311E">
      <w:pPr>
        <w:pStyle w:val="Akapitzlist"/>
        <w:rPr>
          <w:rFonts w:cs="Arial"/>
          <w:b/>
        </w:rPr>
      </w:pPr>
    </w:p>
    <w:p w14:paraId="4E30F35E" w14:textId="77777777" w:rsidR="000C70CB" w:rsidRPr="003B311E" w:rsidRDefault="000C70CB" w:rsidP="000C70CB">
      <w:pPr>
        <w:pStyle w:val="Zwykytekst"/>
        <w:numPr>
          <w:ilvl w:val="0"/>
          <w:numId w:val="6"/>
        </w:numPr>
        <w:suppressAutoHyphens/>
        <w:autoSpaceDE w:val="0"/>
        <w:autoSpaceDN w:val="0"/>
        <w:spacing w:after="60"/>
        <w:ind w:left="426"/>
        <w:jc w:val="both"/>
        <w:rPr>
          <w:rFonts w:ascii="Arial Narrow" w:hAnsi="Arial Narrow" w:cs="Arial"/>
          <w:b/>
        </w:rPr>
      </w:pPr>
      <w:r w:rsidRPr="003B311E">
        <w:rPr>
          <w:rFonts w:ascii="Arial Narrow" w:hAnsi="Arial Narrow" w:cs="Arial"/>
          <w:b/>
        </w:rPr>
        <w:t xml:space="preserve">Osobami do kontaktów </w:t>
      </w:r>
      <w:r w:rsidRPr="003B311E">
        <w:rPr>
          <w:rFonts w:ascii="Arial Narrow" w:hAnsi="Arial Narrow" w:cs="Arial"/>
        </w:rPr>
        <w:t>w sprawie niniejszej oferty są:</w:t>
      </w:r>
    </w:p>
    <w:p w14:paraId="46F54D04" w14:textId="77777777" w:rsidR="000C70CB" w:rsidRPr="003B311E" w:rsidRDefault="000C70CB" w:rsidP="000C70CB">
      <w:pPr>
        <w:pStyle w:val="Zwykytekst"/>
        <w:suppressAutoHyphens/>
        <w:autoSpaceDE w:val="0"/>
        <w:autoSpaceDN w:val="0"/>
        <w:spacing w:after="60"/>
        <w:ind w:left="426"/>
        <w:jc w:val="both"/>
        <w:rPr>
          <w:rFonts w:ascii="Arial Narrow" w:hAnsi="Arial Narrow" w:cs="Arial"/>
          <w:b/>
        </w:rPr>
      </w:pPr>
    </w:p>
    <w:p w14:paraId="4B98738F" w14:textId="77777777" w:rsidR="000C70CB" w:rsidRPr="003B311E" w:rsidRDefault="000C70CB" w:rsidP="00463332">
      <w:pPr>
        <w:pStyle w:val="Tekstpodstawowywcity2"/>
        <w:numPr>
          <w:ilvl w:val="1"/>
          <w:numId w:val="7"/>
        </w:numPr>
        <w:tabs>
          <w:tab w:val="clear" w:pos="680"/>
          <w:tab w:val="num" w:pos="567"/>
        </w:tabs>
        <w:suppressAutoHyphens/>
        <w:spacing w:after="60"/>
        <w:ind w:right="-57" w:hanging="538"/>
        <w:rPr>
          <w:rFonts w:ascii="Arial Narrow" w:hAnsi="Arial Narrow" w:cs="Arial"/>
          <w:sz w:val="20"/>
        </w:rPr>
      </w:pPr>
      <w:r w:rsidRPr="003B311E">
        <w:rPr>
          <w:rFonts w:ascii="Arial Narrow" w:hAnsi="Arial Narrow" w:cs="Arial"/>
          <w:bCs/>
          <w:sz w:val="20"/>
          <w:lang w:val="en-US"/>
        </w:rPr>
        <w:t>Pan(</w:t>
      </w:r>
      <w:proofErr w:type="spellStart"/>
      <w:r w:rsidRPr="003B311E">
        <w:rPr>
          <w:rFonts w:ascii="Arial Narrow" w:hAnsi="Arial Narrow" w:cs="Arial"/>
          <w:bCs/>
          <w:sz w:val="20"/>
          <w:lang w:val="en-US"/>
        </w:rPr>
        <w:t>i</w:t>
      </w:r>
      <w:proofErr w:type="spellEnd"/>
      <w:r w:rsidRPr="003B311E">
        <w:rPr>
          <w:rFonts w:ascii="Arial Narrow" w:hAnsi="Arial Narrow" w:cs="Arial"/>
          <w:bCs/>
          <w:sz w:val="20"/>
          <w:lang w:val="en-US"/>
        </w:rPr>
        <w:t>) _________________________________, tel.: + 48______________________________</w:t>
      </w:r>
    </w:p>
    <w:p w14:paraId="32961E60" w14:textId="77777777" w:rsidR="000C70CB" w:rsidRPr="003B311E" w:rsidRDefault="00463332" w:rsidP="00463332">
      <w:pPr>
        <w:pStyle w:val="Tekstpodstawowywcity2"/>
        <w:suppressAutoHyphens/>
        <w:spacing w:after="120"/>
        <w:ind w:left="142" w:right="-57" w:firstLine="0"/>
        <w:rPr>
          <w:rFonts w:ascii="Arial Narrow" w:hAnsi="Arial Narrow" w:cs="Arial"/>
          <w:bCs/>
          <w:sz w:val="20"/>
          <w:lang w:val="en-US"/>
        </w:rPr>
      </w:pPr>
      <w:r w:rsidRPr="003B311E">
        <w:rPr>
          <w:rFonts w:ascii="Arial Narrow" w:hAnsi="Arial Narrow" w:cs="Arial"/>
          <w:bCs/>
          <w:sz w:val="20"/>
          <w:lang w:val="en-US"/>
        </w:rPr>
        <w:t xml:space="preserve">          </w:t>
      </w:r>
      <w:r w:rsidR="000C70CB" w:rsidRPr="003B311E">
        <w:rPr>
          <w:rFonts w:ascii="Arial Narrow" w:hAnsi="Arial Narrow" w:cs="Arial"/>
          <w:bCs/>
          <w:sz w:val="20"/>
          <w:lang w:val="en-US"/>
        </w:rPr>
        <w:t xml:space="preserve">fax: + 48____________________________, </w:t>
      </w:r>
      <w:r w:rsidR="000C70CB" w:rsidRPr="003B311E">
        <w:rPr>
          <w:rFonts w:ascii="Arial Narrow" w:hAnsi="Arial Narrow" w:cs="Arial"/>
          <w:b/>
          <w:sz w:val="20"/>
          <w:lang w:val="en-US"/>
        </w:rPr>
        <w:t>e-mail</w:t>
      </w:r>
      <w:r w:rsidR="000C70CB" w:rsidRPr="003B311E">
        <w:rPr>
          <w:rFonts w:ascii="Arial Narrow" w:hAnsi="Arial Narrow" w:cs="Arial"/>
          <w:bCs/>
          <w:sz w:val="20"/>
          <w:lang w:val="en-US"/>
        </w:rPr>
        <w:t xml:space="preserve">  __________________________________</w:t>
      </w:r>
    </w:p>
    <w:p w14:paraId="44181228" w14:textId="77777777" w:rsidR="000C70CB" w:rsidRPr="003B311E" w:rsidRDefault="000C70CB" w:rsidP="00463332">
      <w:pPr>
        <w:pStyle w:val="Tekstpodstawowywcity2"/>
        <w:numPr>
          <w:ilvl w:val="1"/>
          <w:numId w:val="7"/>
        </w:numPr>
        <w:suppressAutoHyphens/>
        <w:spacing w:after="60"/>
        <w:ind w:right="-57" w:hanging="538"/>
        <w:rPr>
          <w:rFonts w:ascii="Arial Narrow" w:hAnsi="Arial Narrow" w:cs="Arial"/>
          <w:sz w:val="20"/>
        </w:rPr>
      </w:pPr>
      <w:r w:rsidRPr="003B311E">
        <w:rPr>
          <w:rFonts w:ascii="Arial Narrow" w:hAnsi="Arial Narrow" w:cs="Tahoma"/>
          <w:color w:val="000000"/>
          <w:sz w:val="20"/>
          <w:lang w:val="en-US"/>
        </w:rPr>
        <w:t>Pan(</w:t>
      </w:r>
      <w:proofErr w:type="spellStart"/>
      <w:r w:rsidRPr="003B311E">
        <w:rPr>
          <w:rFonts w:ascii="Arial Narrow" w:hAnsi="Arial Narrow" w:cs="Tahoma"/>
          <w:color w:val="000000"/>
          <w:sz w:val="20"/>
          <w:lang w:val="en-US"/>
        </w:rPr>
        <w:t>i</w:t>
      </w:r>
      <w:proofErr w:type="spellEnd"/>
      <w:r w:rsidRPr="003B311E">
        <w:rPr>
          <w:rFonts w:ascii="Arial Narrow" w:hAnsi="Arial Narrow" w:cs="Tahoma"/>
          <w:color w:val="000000"/>
          <w:sz w:val="20"/>
          <w:lang w:val="en-US"/>
        </w:rPr>
        <w:t>) _____________________________, tel.: + 48 __________________________________</w:t>
      </w:r>
    </w:p>
    <w:p w14:paraId="6A7D54BB" w14:textId="77777777" w:rsidR="000C70CB" w:rsidRPr="005B17B4" w:rsidRDefault="000C70CB" w:rsidP="000C70CB">
      <w:pPr>
        <w:pStyle w:val="Tekstpodstawowywcity2"/>
        <w:suppressAutoHyphens/>
        <w:spacing w:after="60"/>
        <w:ind w:left="680" w:right="-57" w:firstLine="0"/>
        <w:rPr>
          <w:rFonts w:ascii="Arial Narrow" w:hAnsi="Arial Narrow" w:cs="Arial"/>
          <w:sz w:val="22"/>
          <w:szCs w:val="22"/>
        </w:rPr>
      </w:pPr>
      <w:r w:rsidRPr="005B17B4">
        <w:rPr>
          <w:rFonts w:ascii="Arial Narrow" w:hAnsi="Arial Narrow" w:cs="Tahoma"/>
          <w:color w:val="000000"/>
          <w:sz w:val="22"/>
          <w:szCs w:val="22"/>
          <w:lang w:val="en-US"/>
        </w:rPr>
        <w:t xml:space="preserve">fax: + 48____________________________, </w:t>
      </w:r>
      <w:r w:rsidRPr="00BF5E36">
        <w:rPr>
          <w:rFonts w:ascii="Arial Narrow" w:hAnsi="Arial Narrow" w:cs="Tahoma"/>
          <w:b/>
          <w:bCs/>
          <w:color w:val="000000"/>
          <w:sz w:val="22"/>
          <w:szCs w:val="22"/>
          <w:lang w:val="en-US"/>
        </w:rPr>
        <w:t>e-mail</w:t>
      </w:r>
      <w:r>
        <w:rPr>
          <w:rFonts w:ascii="Arial Narrow" w:hAnsi="Arial Narrow" w:cs="Tahoma"/>
          <w:color w:val="000000"/>
          <w:sz w:val="22"/>
          <w:szCs w:val="22"/>
          <w:lang w:val="en-US"/>
        </w:rPr>
        <w:t xml:space="preserve">  _______________________</w:t>
      </w:r>
      <w:r w:rsidRPr="005B17B4">
        <w:rPr>
          <w:rFonts w:ascii="Arial Narrow" w:hAnsi="Arial Narrow" w:cs="Tahoma"/>
          <w:color w:val="000000"/>
          <w:sz w:val="22"/>
          <w:szCs w:val="22"/>
          <w:lang w:val="en-US"/>
        </w:rPr>
        <w:t>____________</w:t>
      </w:r>
    </w:p>
    <w:p w14:paraId="65287FB8" w14:textId="77777777" w:rsidR="000C70CB" w:rsidRDefault="000C70CB" w:rsidP="000C70CB">
      <w:pPr>
        <w:shd w:val="clear" w:color="auto" w:fill="FFFFFF"/>
        <w:suppressAutoHyphens/>
        <w:spacing w:line="360" w:lineRule="auto"/>
        <w:rPr>
          <w:rFonts w:cs="Tahoma"/>
          <w:color w:val="000000"/>
          <w:lang w:val="en-US"/>
        </w:rPr>
      </w:pPr>
    </w:p>
    <w:p w14:paraId="5DB8A45D" w14:textId="77777777" w:rsidR="00743F73" w:rsidRDefault="00743F73" w:rsidP="00743F73">
      <w:pPr>
        <w:pStyle w:val="Zwykytekst"/>
        <w:autoSpaceDE w:val="0"/>
        <w:autoSpaceDN w:val="0"/>
        <w:jc w:val="both"/>
        <w:rPr>
          <w:rFonts w:ascii="Arial Narrow" w:hAnsi="Arial Narrow" w:cs="Arial"/>
          <w:sz w:val="22"/>
          <w:szCs w:val="22"/>
        </w:rPr>
      </w:pPr>
    </w:p>
    <w:p w14:paraId="0F865A8E" w14:textId="77777777" w:rsidR="00743F73" w:rsidRDefault="00743F73" w:rsidP="00743F73">
      <w:pPr>
        <w:pStyle w:val="Zwykytekst"/>
        <w:autoSpaceDE w:val="0"/>
        <w:autoSpaceDN w:val="0"/>
        <w:ind w:left="357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____________________________</w:t>
      </w:r>
      <w:r w:rsidRPr="00455490">
        <w:rPr>
          <w:rFonts w:ascii="Arial Narrow" w:hAnsi="Arial Narrow" w:cs="Arial"/>
          <w:sz w:val="22"/>
          <w:szCs w:val="22"/>
        </w:rPr>
        <w:tab/>
      </w:r>
      <w:r w:rsidRPr="00455490">
        <w:rPr>
          <w:rFonts w:ascii="Arial Narrow" w:hAnsi="Arial Narrow" w:cs="Arial"/>
          <w:sz w:val="22"/>
          <w:szCs w:val="22"/>
        </w:rPr>
        <w:tab/>
      </w:r>
      <w:r>
        <w:rPr>
          <w:rFonts w:ascii="Arial Narrow" w:hAnsi="Arial Narrow" w:cs="Arial"/>
          <w:sz w:val="22"/>
          <w:szCs w:val="22"/>
        </w:rPr>
        <w:t xml:space="preserve">      </w:t>
      </w:r>
    </w:p>
    <w:p w14:paraId="304CBA1A" w14:textId="77777777" w:rsidR="00743F73" w:rsidRPr="007E47F4" w:rsidRDefault="00743F73" w:rsidP="00743F73">
      <w:pPr>
        <w:pStyle w:val="Zwykytekst"/>
        <w:autoSpaceDE w:val="0"/>
        <w:autoSpaceDN w:val="0"/>
        <w:ind w:left="357"/>
        <w:jc w:val="both"/>
        <w:rPr>
          <w:rFonts w:ascii="Arial Narrow" w:hAnsi="Arial Narrow" w:cs="Arial"/>
        </w:rPr>
      </w:pPr>
      <w:r>
        <w:rPr>
          <w:rFonts w:ascii="Arial Narrow" w:hAnsi="Arial Narrow" w:cs="Arial"/>
          <w:sz w:val="22"/>
          <w:szCs w:val="22"/>
        </w:rPr>
        <w:t xml:space="preserve">                   </w:t>
      </w:r>
      <w:r w:rsidRPr="007E47F4">
        <w:rPr>
          <w:rFonts w:ascii="Arial Narrow" w:hAnsi="Arial Narrow" w:cs="Arial"/>
        </w:rPr>
        <w:t xml:space="preserve">  Data</w:t>
      </w:r>
    </w:p>
    <w:p w14:paraId="0A8C39FC" w14:textId="77777777" w:rsidR="00743F73" w:rsidRDefault="00743F73" w:rsidP="00743F73">
      <w:pPr>
        <w:pStyle w:val="Zwykytekst"/>
        <w:autoSpaceDE w:val="0"/>
        <w:autoSpaceDN w:val="0"/>
        <w:ind w:left="357"/>
        <w:jc w:val="both"/>
        <w:rPr>
          <w:rFonts w:ascii="Arial Narrow" w:hAnsi="Arial Narrow" w:cs="Arial"/>
          <w:sz w:val="22"/>
          <w:szCs w:val="22"/>
        </w:rPr>
      </w:pPr>
    </w:p>
    <w:p w14:paraId="40993769" w14:textId="77777777" w:rsidR="00743F73" w:rsidRPr="00455490" w:rsidRDefault="00743F73" w:rsidP="00743F73">
      <w:pPr>
        <w:pStyle w:val="Zwykytekst"/>
        <w:autoSpaceDE w:val="0"/>
        <w:autoSpaceDN w:val="0"/>
        <w:ind w:left="357"/>
        <w:jc w:val="right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_________________________________________</w:t>
      </w:r>
    </w:p>
    <w:p w14:paraId="50EFA031" w14:textId="77777777" w:rsidR="00743F73" w:rsidRPr="009A3D09" w:rsidRDefault="00743F73" w:rsidP="00743F73">
      <w:pPr>
        <w:pStyle w:val="Zwykytekst"/>
        <w:autoSpaceDE w:val="0"/>
        <w:autoSpaceDN w:val="0"/>
        <w:ind w:left="1065" w:firstLine="351"/>
        <w:rPr>
          <w:rFonts w:ascii="Arial Narrow" w:hAnsi="Arial Narrow" w:cs="Arial"/>
          <w:i/>
          <w:sz w:val="18"/>
          <w:szCs w:val="18"/>
        </w:rPr>
      </w:pPr>
      <w:r w:rsidRPr="009A3D09">
        <w:rPr>
          <w:rFonts w:ascii="Arial Narrow" w:hAnsi="Arial Narrow" w:cs="Arial"/>
          <w:i/>
          <w:sz w:val="18"/>
          <w:szCs w:val="18"/>
        </w:rPr>
        <w:t xml:space="preserve">                                             </w:t>
      </w:r>
      <w:r w:rsidRPr="009A3D09">
        <w:rPr>
          <w:rFonts w:ascii="Arial Narrow" w:hAnsi="Arial Narrow" w:cs="Arial"/>
          <w:i/>
          <w:sz w:val="18"/>
          <w:szCs w:val="18"/>
        </w:rPr>
        <w:tab/>
      </w:r>
      <w:r w:rsidRPr="009A3D09">
        <w:rPr>
          <w:rFonts w:ascii="Arial Narrow" w:hAnsi="Arial Narrow" w:cs="Arial"/>
          <w:i/>
          <w:sz w:val="18"/>
          <w:szCs w:val="18"/>
        </w:rPr>
        <w:tab/>
      </w:r>
      <w:r w:rsidRPr="009A3D09">
        <w:rPr>
          <w:rFonts w:ascii="Arial Narrow" w:hAnsi="Arial Narrow" w:cs="Arial"/>
          <w:i/>
          <w:sz w:val="18"/>
          <w:szCs w:val="18"/>
        </w:rPr>
        <w:tab/>
      </w:r>
      <w:r w:rsidRPr="009A3D09">
        <w:rPr>
          <w:rFonts w:ascii="Arial Narrow" w:hAnsi="Arial Narrow" w:cs="Arial"/>
          <w:i/>
          <w:sz w:val="18"/>
          <w:szCs w:val="18"/>
        </w:rPr>
        <w:tab/>
        <w:t xml:space="preserve"> </w:t>
      </w:r>
      <w:r>
        <w:rPr>
          <w:rFonts w:ascii="Arial Narrow" w:hAnsi="Arial Narrow" w:cs="Arial"/>
          <w:i/>
          <w:sz w:val="18"/>
          <w:szCs w:val="18"/>
        </w:rPr>
        <w:t xml:space="preserve">       </w:t>
      </w:r>
      <w:r w:rsidRPr="009A3D09">
        <w:rPr>
          <w:rFonts w:ascii="Arial Narrow" w:hAnsi="Arial Narrow" w:cs="Arial"/>
          <w:i/>
          <w:sz w:val="18"/>
          <w:szCs w:val="18"/>
        </w:rPr>
        <w:t xml:space="preserve">  Podpis osoby uprawnionej </w:t>
      </w:r>
    </w:p>
    <w:p w14:paraId="13E16AF8" w14:textId="77777777" w:rsidR="00743F73" w:rsidRPr="009A3D09" w:rsidRDefault="00743F73" w:rsidP="00743F73">
      <w:pPr>
        <w:pStyle w:val="Zwykytekst"/>
        <w:autoSpaceDE w:val="0"/>
        <w:autoSpaceDN w:val="0"/>
        <w:rPr>
          <w:rFonts w:ascii="Arial Narrow" w:hAnsi="Arial Narrow"/>
          <w:i/>
          <w:sz w:val="18"/>
          <w:szCs w:val="18"/>
        </w:rPr>
      </w:pPr>
      <w:r>
        <w:rPr>
          <w:rFonts w:ascii="Arial Narrow" w:hAnsi="Arial Narrow" w:cs="Arial"/>
          <w:i/>
          <w:sz w:val="18"/>
          <w:szCs w:val="18"/>
        </w:rPr>
        <w:t xml:space="preserve">                                                                                                                                                 </w:t>
      </w:r>
      <w:r w:rsidRPr="009A3D09">
        <w:rPr>
          <w:rFonts w:ascii="Arial Narrow" w:hAnsi="Arial Narrow" w:cs="Arial"/>
          <w:i/>
          <w:sz w:val="18"/>
          <w:szCs w:val="18"/>
        </w:rPr>
        <w:t>do reprezentacji Wykonawcy</w:t>
      </w:r>
    </w:p>
    <w:p w14:paraId="49D1668A" w14:textId="77777777" w:rsidR="00743F73" w:rsidRPr="005D1F0C" w:rsidRDefault="00743F73" w:rsidP="00F228F6"/>
    <w:sectPr w:rsidR="00743F73" w:rsidRPr="005D1F0C" w:rsidSect="000920B7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404" w:right="849" w:bottom="1588" w:left="2155" w:header="1264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B4D8FC" w14:textId="77777777" w:rsidR="00E568A7" w:rsidRDefault="00E568A7" w:rsidP="00F228F6">
      <w:r>
        <w:separator/>
      </w:r>
    </w:p>
    <w:p w14:paraId="61F5013A" w14:textId="77777777" w:rsidR="00E568A7" w:rsidRDefault="00E568A7" w:rsidP="00F228F6"/>
  </w:endnote>
  <w:endnote w:type="continuationSeparator" w:id="0">
    <w:p w14:paraId="33EC2A04" w14:textId="77777777" w:rsidR="00E568A7" w:rsidRDefault="00E568A7" w:rsidP="00F228F6">
      <w:r>
        <w:continuationSeparator/>
      </w:r>
    </w:p>
    <w:p w14:paraId="0614B7FE" w14:textId="77777777" w:rsidR="00E568A7" w:rsidRDefault="00E568A7" w:rsidP="00F228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48681602"/>
      <w:docPartObj>
        <w:docPartGallery w:val="Page Numbers (Bottom of Page)"/>
        <w:docPartUnique/>
      </w:docPartObj>
    </w:sdtPr>
    <w:sdtContent>
      <w:p w14:paraId="21DB2809" w14:textId="77777777" w:rsidR="00A03588" w:rsidRPr="009D073E" w:rsidRDefault="00A03588" w:rsidP="00070957">
        <w:pPr>
          <w:pStyle w:val="Stopka"/>
          <w:jc w:val="right"/>
        </w:pPr>
        <w:r w:rsidRPr="009D073E">
          <w:fldChar w:fldCharType="begin"/>
        </w:r>
        <w:r w:rsidRPr="009D073E">
          <w:instrText>PAGE   \* MERGEFORMAT</w:instrText>
        </w:r>
        <w:r w:rsidRPr="009D073E">
          <w:fldChar w:fldCharType="separate"/>
        </w:r>
        <w:r>
          <w:t>2</w:t>
        </w:r>
        <w:r w:rsidRPr="009D073E">
          <w:fldChar w:fldCharType="end"/>
        </w:r>
      </w:p>
    </w:sdtContent>
  </w:sdt>
  <w:p w14:paraId="6F9BA6A7" w14:textId="77777777" w:rsidR="00A03588" w:rsidRDefault="00A03588" w:rsidP="00F228F6">
    <w:pPr>
      <w:pStyle w:val="Stopka"/>
    </w:pPr>
  </w:p>
  <w:p w14:paraId="41553626" w14:textId="77777777" w:rsidR="00A03588" w:rsidRDefault="00A03588" w:rsidP="00F228F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2254B" w14:textId="77777777" w:rsidR="00A03588" w:rsidRPr="001E6110" w:rsidRDefault="00A03588" w:rsidP="00F228F6">
    <w:pPr>
      <w:pStyle w:val="Stopka"/>
    </w:pPr>
  </w:p>
  <w:p w14:paraId="311D5D01" w14:textId="77777777" w:rsidR="00A03588" w:rsidRPr="001E6110" w:rsidRDefault="00A03588" w:rsidP="00F228F6">
    <w:pPr>
      <w:pStyle w:val="Stopka"/>
    </w:pPr>
  </w:p>
  <w:p w14:paraId="4E85B007" w14:textId="77777777" w:rsidR="00A03588" w:rsidRPr="001E6110" w:rsidRDefault="00A03588" w:rsidP="00F228F6">
    <w:pPr>
      <w:pStyle w:val="Stopka"/>
    </w:pPr>
  </w:p>
  <w:p w14:paraId="79BECD03" w14:textId="77777777" w:rsidR="00A03588" w:rsidRPr="001E6110" w:rsidRDefault="00A03588" w:rsidP="00F228F6">
    <w:pPr>
      <w:pStyle w:val="Stopka"/>
    </w:pPr>
  </w:p>
  <w:p w14:paraId="27CBEF71" w14:textId="77777777" w:rsidR="00A03588" w:rsidRPr="001E6110" w:rsidRDefault="00A03588" w:rsidP="00F228F6">
    <w:pPr>
      <w:pStyle w:val="Stopka"/>
    </w:pPr>
  </w:p>
  <w:p w14:paraId="55AD858F" w14:textId="77777777" w:rsidR="00A03588" w:rsidRPr="001E6110" w:rsidRDefault="00A03588" w:rsidP="00F228F6">
    <w:pPr>
      <w:pStyle w:val="Stopka"/>
    </w:pPr>
  </w:p>
  <w:p w14:paraId="7CE9B209" w14:textId="77777777" w:rsidR="00A03588" w:rsidRPr="001E6110" w:rsidRDefault="00A03588" w:rsidP="00F228F6">
    <w:pPr>
      <w:pStyle w:val="Stopka"/>
    </w:pPr>
  </w:p>
  <w:p w14:paraId="2C600379" w14:textId="77777777" w:rsidR="00A03588" w:rsidRDefault="00A03588" w:rsidP="00F228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1E812" w14:textId="77777777" w:rsidR="00E568A7" w:rsidRDefault="00E568A7" w:rsidP="00F228F6">
      <w:r>
        <w:separator/>
      </w:r>
    </w:p>
    <w:p w14:paraId="55F0AB64" w14:textId="77777777" w:rsidR="00E568A7" w:rsidRDefault="00E568A7" w:rsidP="00F228F6"/>
  </w:footnote>
  <w:footnote w:type="continuationSeparator" w:id="0">
    <w:p w14:paraId="55A1A7D7" w14:textId="77777777" w:rsidR="00E568A7" w:rsidRDefault="00E568A7" w:rsidP="00F228F6">
      <w:r>
        <w:continuationSeparator/>
      </w:r>
    </w:p>
    <w:p w14:paraId="35B0CA95" w14:textId="77777777" w:rsidR="00E568A7" w:rsidRDefault="00E568A7" w:rsidP="00F228F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965B6" w14:textId="77777777" w:rsidR="00A03588" w:rsidRDefault="00A03588" w:rsidP="00F228F6">
    <w:pPr>
      <w:pStyle w:val="Nagwek"/>
    </w:pPr>
    <w:r>
      <w:tab/>
    </w:r>
  </w:p>
  <w:p w14:paraId="696FEDE0" w14:textId="77777777" w:rsidR="00A03588" w:rsidRDefault="00A03588" w:rsidP="00F228F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B1BAA" w14:textId="77777777" w:rsidR="00A03588" w:rsidRDefault="00A03588">
    <w:pPr>
      <w:pStyle w:val="Nagwek"/>
    </w:pPr>
  </w:p>
  <w:p w14:paraId="550112B6" w14:textId="52C8B545" w:rsidR="00A03588" w:rsidRPr="00123FC5" w:rsidRDefault="00A03588" w:rsidP="00B173B4">
    <w:pPr>
      <w:ind w:left="6804"/>
      <w:jc w:val="left"/>
      <w:rPr>
        <w:rFonts w:cs="Arial"/>
        <w:i/>
        <w:snapToGrid w:val="0"/>
        <w:sz w:val="18"/>
        <w:szCs w:val="18"/>
        <w:u w:val="single"/>
      </w:rPr>
    </w:pPr>
    <w:r>
      <w:rPr>
        <w:rFonts w:cs="Arial"/>
        <w:b/>
        <w:i/>
        <w:snapToGrid w:val="0"/>
        <w:sz w:val="18"/>
        <w:szCs w:val="18"/>
      </w:rPr>
      <w:t>Załącznik nr 2 do Z</w:t>
    </w:r>
    <w:r w:rsidR="000920B7">
      <w:rPr>
        <w:rFonts w:cs="Arial"/>
        <w:b/>
        <w:i/>
        <w:snapToGrid w:val="0"/>
        <w:sz w:val="18"/>
        <w:szCs w:val="18"/>
      </w:rPr>
      <w:t>O</w:t>
    </w:r>
    <w:r>
      <w:rPr>
        <w:rFonts w:cs="Arial"/>
        <w:i/>
        <w:snapToGrid w:val="0"/>
        <w:sz w:val="18"/>
        <w:szCs w:val="18"/>
      </w:rPr>
      <w:t xml:space="preserve"> –  Formularz ofertowy</w:t>
    </w:r>
  </w:p>
  <w:tbl>
    <w:tblPr>
      <w:tblW w:w="2410" w:type="dxa"/>
      <w:tblInd w:w="6912" w:type="dxa"/>
      <w:tblLayout w:type="fixed"/>
      <w:tblLook w:val="01E0" w:firstRow="1" w:lastRow="1" w:firstColumn="1" w:lastColumn="1" w:noHBand="0" w:noVBand="0"/>
    </w:tblPr>
    <w:tblGrid>
      <w:gridCol w:w="2410"/>
    </w:tblGrid>
    <w:tr w:rsidR="00A03588" w:rsidRPr="00190654" w14:paraId="5723059A" w14:textId="77777777" w:rsidTr="00CF3146">
      <w:trPr>
        <w:trHeight w:val="344"/>
      </w:trPr>
      <w:tc>
        <w:tcPr>
          <w:tcW w:w="2410" w:type="dxa"/>
          <w:vAlign w:val="center"/>
        </w:tcPr>
        <w:p w14:paraId="2537B4AC" w14:textId="77777777" w:rsidR="00A03588" w:rsidRDefault="00A03588" w:rsidP="00CF3146">
          <w:pPr>
            <w:pStyle w:val="Nagwek"/>
            <w:rPr>
              <w:b/>
              <w:color w:val="A6A6A6"/>
              <w:sz w:val="16"/>
              <w:szCs w:val="16"/>
            </w:rPr>
          </w:pPr>
        </w:p>
        <w:p w14:paraId="651AFB2E" w14:textId="77777777" w:rsidR="00A03588" w:rsidRPr="00190654" w:rsidRDefault="00A03588" w:rsidP="00CF3146">
          <w:pPr>
            <w:pStyle w:val="Nagwek"/>
            <w:ind w:left="-533"/>
            <w:jc w:val="center"/>
            <w:rPr>
              <w:b/>
              <w:sz w:val="16"/>
              <w:szCs w:val="16"/>
            </w:rPr>
          </w:pPr>
          <w:r w:rsidRPr="00190654">
            <w:rPr>
              <w:b/>
              <w:sz w:val="16"/>
              <w:szCs w:val="16"/>
            </w:rPr>
            <w:t>NUMER POSTĘPOWANIA</w:t>
          </w:r>
        </w:p>
      </w:tc>
    </w:tr>
    <w:tr w:rsidR="00A03588" w:rsidRPr="004F4B54" w14:paraId="4D1FF07C" w14:textId="77777777" w:rsidTr="00CF3146">
      <w:trPr>
        <w:trHeight w:val="486"/>
      </w:trPr>
      <w:tc>
        <w:tcPr>
          <w:tcW w:w="2410" w:type="dxa"/>
          <w:tcBorders>
            <w:bottom w:val="dashSmallGap" w:sz="4" w:space="0" w:color="A6A6A6"/>
          </w:tcBorders>
          <w:shd w:val="clear" w:color="auto" w:fill="F3F3F3"/>
          <w:vAlign w:val="center"/>
        </w:tcPr>
        <w:p w14:paraId="5689DE6A" w14:textId="77777777" w:rsidR="000920B7" w:rsidRPr="000920B7" w:rsidRDefault="000920B7" w:rsidP="000920B7">
          <w:pPr>
            <w:pStyle w:val="Nagwek"/>
            <w:ind w:left="-108"/>
            <w:rPr>
              <w:sz w:val="18"/>
              <w:szCs w:val="16"/>
            </w:rPr>
          </w:pPr>
        </w:p>
        <w:p w14:paraId="759AC261" w14:textId="02267B74" w:rsidR="00A03588" w:rsidRPr="004F4B54" w:rsidRDefault="000920B7" w:rsidP="000920B7">
          <w:pPr>
            <w:pStyle w:val="Nagwek"/>
            <w:ind w:left="-108"/>
            <w:rPr>
              <w:sz w:val="16"/>
              <w:szCs w:val="16"/>
            </w:rPr>
          </w:pPr>
          <w:r w:rsidRPr="000920B7">
            <w:rPr>
              <w:sz w:val="18"/>
              <w:szCs w:val="16"/>
            </w:rPr>
            <w:t>ELOG/2/004920/26</w:t>
          </w:r>
        </w:p>
      </w:tc>
    </w:tr>
  </w:tbl>
  <w:p w14:paraId="5D599897" w14:textId="77777777" w:rsidR="00A03588" w:rsidRDefault="00A0358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11FF8"/>
    <w:multiLevelType w:val="hybridMultilevel"/>
    <w:tmpl w:val="25582D8A"/>
    <w:lvl w:ilvl="0" w:tplc="FFFFFFFF">
      <w:start w:val="1"/>
      <w:numFmt w:val="decimal"/>
      <w:lvlText w:val="%1)"/>
      <w:lvlJc w:val="left"/>
      <w:pPr>
        <w:ind w:left="1003" w:hanging="360"/>
      </w:pPr>
      <w:rPr>
        <w:rFonts w:ascii="Verdana" w:hAnsi="Verdana"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" w15:restartNumberingAfterBreak="0">
    <w:nsid w:val="0BF27686"/>
    <w:multiLevelType w:val="multilevel"/>
    <w:tmpl w:val="E0C47A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55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11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305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8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05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50" w:hanging="108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805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3000" w:hanging="1440"/>
      </w:pPr>
      <w:rPr>
        <w:rFonts w:hint="default"/>
        <w:color w:val="auto"/>
      </w:rPr>
    </w:lvl>
  </w:abstractNum>
  <w:abstractNum w:abstractNumId="2" w15:restartNumberingAfterBreak="0">
    <w:nsid w:val="0DBD36FC"/>
    <w:multiLevelType w:val="multilevel"/>
    <w:tmpl w:val="ED743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188"/>
        </w:tabs>
        <w:ind w:left="418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b/>
      </w:rPr>
    </w:lvl>
  </w:abstractNum>
  <w:abstractNum w:abstractNumId="3" w15:restartNumberingAfterBreak="0">
    <w:nsid w:val="1A880B94"/>
    <w:multiLevelType w:val="multilevel"/>
    <w:tmpl w:val="4A62F8C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1440"/>
      </w:pPr>
      <w:rPr>
        <w:rFonts w:hint="default"/>
      </w:rPr>
    </w:lvl>
  </w:abstractNum>
  <w:abstractNum w:abstractNumId="4" w15:restartNumberingAfterBreak="0">
    <w:nsid w:val="3B9D2843"/>
    <w:multiLevelType w:val="multilevel"/>
    <w:tmpl w:val="A4140E94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 Narrow" w:hAnsi="Arial Narrow" w:cs="Times New Roman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283"/>
      </w:pPr>
      <w:rPr>
        <w:rFonts w:ascii="Arial Narrow" w:eastAsia="Times New Roman" w:hAnsi="Arial Narrow" w:cs="Arial"/>
        <w:b w:val="0"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964"/>
        </w:tabs>
        <w:ind w:left="964" w:hanging="284"/>
      </w:pPr>
      <w:rPr>
        <w:rFonts w:ascii="Arial" w:hAnsi="Arial" w:cs="Times New Roman" w:hint="default"/>
        <w:b w:val="0"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" w15:restartNumberingAfterBreak="0">
    <w:nsid w:val="4A40377C"/>
    <w:multiLevelType w:val="hybridMultilevel"/>
    <w:tmpl w:val="4FBC4C7E"/>
    <w:lvl w:ilvl="0" w:tplc="68A04EE0">
      <w:start w:val="1"/>
      <w:numFmt w:val="lowerLetter"/>
      <w:lvlText w:val="%1)"/>
      <w:lvlJc w:val="left"/>
      <w:pPr>
        <w:ind w:left="9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95" w:hanging="360"/>
      </w:pPr>
    </w:lvl>
    <w:lvl w:ilvl="2" w:tplc="0415001B" w:tentative="1">
      <w:start w:val="1"/>
      <w:numFmt w:val="lowerRoman"/>
      <w:lvlText w:val="%3."/>
      <w:lvlJc w:val="right"/>
      <w:pPr>
        <w:ind w:left="2415" w:hanging="180"/>
      </w:pPr>
    </w:lvl>
    <w:lvl w:ilvl="3" w:tplc="0415000F" w:tentative="1">
      <w:start w:val="1"/>
      <w:numFmt w:val="decimal"/>
      <w:lvlText w:val="%4."/>
      <w:lvlJc w:val="left"/>
      <w:pPr>
        <w:ind w:left="3135" w:hanging="360"/>
      </w:pPr>
    </w:lvl>
    <w:lvl w:ilvl="4" w:tplc="04150019" w:tentative="1">
      <w:start w:val="1"/>
      <w:numFmt w:val="lowerLetter"/>
      <w:lvlText w:val="%5."/>
      <w:lvlJc w:val="left"/>
      <w:pPr>
        <w:ind w:left="3855" w:hanging="360"/>
      </w:pPr>
    </w:lvl>
    <w:lvl w:ilvl="5" w:tplc="0415001B" w:tentative="1">
      <w:start w:val="1"/>
      <w:numFmt w:val="lowerRoman"/>
      <w:lvlText w:val="%6."/>
      <w:lvlJc w:val="right"/>
      <w:pPr>
        <w:ind w:left="4575" w:hanging="180"/>
      </w:pPr>
    </w:lvl>
    <w:lvl w:ilvl="6" w:tplc="0415000F" w:tentative="1">
      <w:start w:val="1"/>
      <w:numFmt w:val="decimal"/>
      <w:lvlText w:val="%7."/>
      <w:lvlJc w:val="left"/>
      <w:pPr>
        <w:ind w:left="5295" w:hanging="360"/>
      </w:pPr>
    </w:lvl>
    <w:lvl w:ilvl="7" w:tplc="04150019" w:tentative="1">
      <w:start w:val="1"/>
      <w:numFmt w:val="lowerLetter"/>
      <w:lvlText w:val="%8."/>
      <w:lvlJc w:val="left"/>
      <w:pPr>
        <w:ind w:left="6015" w:hanging="360"/>
      </w:pPr>
    </w:lvl>
    <w:lvl w:ilvl="8" w:tplc="0415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6" w15:restartNumberingAfterBreak="0">
    <w:nsid w:val="678405B9"/>
    <w:multiLevelType w:val="multilevel"/>
    <w:tmpl w:val="F7286714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283"/>
      </w:pPr>
      <w:rPr>
        <w:rFonts w:ascii="Arial Narrow" w:hAnsi="Arial Narrow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964"/>
        </w:tabs>
        <w:ind w:left="964" w:hanging="284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6DEF357E"/>
    <w:multiLevelType w:val="multilevel"/>
    <w:tmpl w:val="D4ECF71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1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80" w:hanging="1440"/>
      </w:pPr>
      <w:rPr>
        <w:rFonts w:hint="default"/>
      </w:rPr>
    </w:lvl>
  </w:abstractNum>
  <w:abstractNum w:abstractNumId="8" w15:restartNumberingAfterBreak="0">
    <w:nsid w:val="710D5855"/>
    <w:multiLevelType w:val="hybridMultilevel"/>
    <w:tmpl w:val="DB5A9B42"/>
    <w:lvl w:ilvl="0" w:tplc="B31601FE">
      <w:start w:val="1"/>
      <w:numFmt w:val="lowerLetter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593543C"/>
    <w:multiLevelType w:val="multilevel"/>
    <w:tmpl w:val="A4140E94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 Narrow" w:hAnsi="Arial Narrow" w:cs="Times New Roman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283"/>
        </w:tabs>
        <w:ind w:left="283" w:hanging="283"/>
      </w:pPr>
      <w:rPr>
        <w:rFonts w:ascii="Arial Narrow" w:eastAsia="Times New Roman" w:hAnsi="Arial Narrow" w:cs="Arial"/>
        <w:b w:val="0"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964"/>
        </w:tabs>
        <w:ind w:left="964" w:hanging="284"/>
      </w:pPr>
      <w:rPr>
        <w:rFonts w:ascii="Arial" w:hAnsi="Arial" w:cs="Times New Roman" w:hint="default"/>
        <w:b w:val="0"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0" w15:restartNumberingAfterBreak="0">
    <w:nsid w:val="7CC863F8"/>
    <w:multiLevelType w:val="hybridMultilevel"/>
    <w:tmpl w:val="741A78EE"/>
    <w:lvl w:ilvl="0" w:tplc="FFFFFFFF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ascii="Verdana" w:hAnsi="Verdana" w:hint="default"/>
        <w:b w:val="0"/>
        <w:i w:val="0"/>
        <w:sz w:val="18"/>
        <w:szCs w:val="18"/>
      </w:rPr>
    </w:lvl>
    <w:lvl w:ilvl="1" w:tplc="FFFFFFF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 w:tplc="ABC2BFD6">
      <w:start w:val="1"/>
      <w:numFmt w:val="lowerLetter"/>
      <w:lvlText w:val="%3)"/>
      <w:lvlJc w:val="left"/>
      <w:pPr>
        <w:ind w:left="36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35664051">
    <w:abstractNumId w:val="1"/>
  </w:num>
  <w:num w:numId="2" w16cid:durableId="260918066">
    <w:abstractNumId w:val="3"/>
  </w:num>
  <w:num w:numId="3" w16cid:durableId="970936762">
    <w:abstractNumId w:val="7"/>
  </w:num>
  <w:num w:numId="4" w16cid:durableId="1571886145">
    <w:abstractNumId w:val="5"/>
  </w:num>
  <w:num w:numId="5" w16cid:durableId="1245915761">
    <w:abstractNumId w:val="2"/>
  </w:num>
  <w:num w:numId="6" w16cid:durableId="999382150">
    <w:abstractNumId w:val="9"/>
  </w:num>
  <w:num w:numId="7" w16cid:durableId="759645705">
    <w:abstractNumId w:val="6"/>
  </w:num>
  <w:num w:numId="8" w16cid:durableId="1241863351">
    <w:abstractNumId w:val="8"/>
  </w:num>
  <w:num w:numId="9" w16cid:durableId="1989048480">
    <w:abstractNumId w:val="4"/>
  </w:num>
  <w:num w:numId="10" w16cid:durableId="695152332">
    <w:abstractNumId w:val="10"/>
  </w:num>
  <w:num w:numId="11" w16cid:durableId="1406574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4B7"/>
    <w:rsid w:val="00014B64"/>
    <w:rsid w:val="000174ED"/>
    <w:rsid w:val="00030E3D"/>
    <w:rsid w:val="00055C17"/>
    <w:rsid w:val="00060E62"/>
    <w:rsid w:val="00064EC9"/>
    <w:rsid w:val="00064F79"/>
    <w:rsid w:val="00070957"/>
    <w:rsid w:val="00080014"/>
    <w:rsid w:val="00085152"/>
    <w:rsid w:val="000920B7"/>
    <w:rsid w:val="000B34D7"/>
    <w:rsid w:val="000C70CB"/>
    <w:rsid w:val="000C7F6A"/>
    <w:rsid w:val="000F4286"/>
    <w:rsid w:val="00101D96"/>
    <w:rsid w:val="0011532F"/>
    <w:rsid w:val="0013167D"/>
    <w:rsid w:val="001449A8"/>
    <w:rsid w:val="00145C7F"/>
    <w:rsid w:val="001503AC"/>
    <w:rsid w:val="00184F32"/>
    <w:rsid w:val="00187EA0"/>
    <w:rsid w:val="001C6932"/>
    <w:rsid w:val="001D0229"/>
    <w:rsid w:val="001E6110"/>
    <w:rsid w:val="002135B1"/>
    <w:rsid w:val="00272B4E"/>
    <w:rsid w:val="002771D3"/>
    <w:rsid w:val="002A439B"/>
    <w:rsid w:val="002A7975"/>
    <w:rsid w:val="002D5DB1"/>
    <w:rsid w:val="002F5CB7"/>
    <w:rsid w:val="002F65A6"/>
    <w:rsid w:val="00307344"/>
    <w:rsid w:val="00320D05"/>
    <w:rsid w:val="00322397"/>
    <w:rsid w:val="00360DB7"/>
    <w:rsid w:val="0036252E"/>
    <w:rsid w:val="0038762A"/>
    <w:rsid w:val="003B0E94"/>
    <w:rsid w:val="003B311E"/>
    <w:rsid w:val="003D5A90"/>
    <w:rsid w:val="003E3FF3"/>
    <w:rsid w:val="003E7066"/>
    <w:rsid w:val="003F08EE"/>
    <w:rsid w:val="003F5845"/>
    <w:rsid w:val="00404D34"/>
    <w:rsid w:val="0041616F"/>
    <w:rsid w:val="00433168"/>
    <w:rsid w:val="0044406B"/>
    <w:rsid w:val="00463332"/>
    <w:rsid w:val="004658AC"/>
    <w:rsid w:val="00474621"/>
    <w:rsid w:val="00481A9D"/>
    <w:rsid w:val="004823F6"/>
    <w:rsid w:val="00487E39"/>
    <w:rsid w:val="004E26DB"/>
    <w:rsid w:val="004F1F2E"/>
    <w:rsid w:val="004F38C6"/>
    <w:rsid w:val="00500210"/>
    <w:rsid w:val="005024CF"/>
    <w:rsid w:val="00512257"/>
    <w:rsid w:val="00541031"/>
    <w:rsid w:val="005532F9"/>
    <w:rsid w:val="00561EC6"/>
    <w:rsid w:val="00574413"/>
    <w:rsid w:val="00574EEE"/>
    <w:rsid w:val="00581352"/>
    <w:rsid w:val="00592AC3"/>
    <w:rsid w:val="005A3AA3"/>
    <w:rsid w:val="005A5DDB"/>
    <w:rsid w:val="005B61EB"/>
    <w:rsid w:val="005C671E"/>
    <w:rsid w:val="005C7238"/>
    <w:rsid w:val="005D1F0C"/>
    <w:rsid w:val="005E4264"/>
    <w:rsid w:val="005F225A"/>
    <w:rsid w:val="005F2AC9"/>
    <w:rsid w:val="006123E6"/>
    <w:rsid w:val="006129E0"/>
    <w:rsid w:val="0062115A"/>
    <w:rsid w:val="006248C5"/>
    <w:rsid w:val="00633C54"/>
    <w:rsid w:val="006417C3"/>
    <w:rsid w:val="0067373E"/>
    <w:rsid w:val="00674A62"/>
    <w:rsid w:val="00681CD5"/>
    <w:rsid w:val="006A79F9"/>
    <w:rsid w:val="006E1C75"/>
    <w:rsid w:val="006F4B09"/>
    <w:rsid w:val="00741347"/>
    <w:rsid w:val="00743F73"/>
    <w:rsid w:val="00763369"/>
    <w:rsid w:val="00770371"/>
    <w:rsid w:val="0078036E"/>
    <w:rsid w:val="00781A76"/>
    <w:rsid w:val="007857D6"/>
    <w:rsid w:val="00793C1E"/>
    <w:rsid w:val="0079473C"/>
    <w:rsid w:val="007A2378"/>
    <w:rsid w:val="007A4EB3"/>
    <w:rsid w:val="007B5007"/>
    <w:rsid w:val="008030DE"/>
    <w:rsid w:val="00825A09"/>
    <w:rsid w:val="00834CE6"/>
    <w:rsid w:val="008740FA"/>
    <w:rsid w:val="00880420"/>
    <w:rsid w:val="008813EE"/>
    <w:rsid w:val="008978D1"/>
    <w:rsid w:val="008A286B"/>
    <w:rsid w:val="008C2833"/>
    <w:rsid w:val="008D0496"/>
    <w:rsid w:val="008D635C"/>
    <w:rsid w:val="008F2D89"/>
    <w:rsid w:val="0090041F"/>
    <w:rsid w:val="009477B7"/>
    <w:rsid w:val="00952F48"/>
    <w:rsid w:val="009719D2"/>
    <w:rsid w:val="009841D8"/>
    <w:rsid w:val="009866BA"/>
    <w:rsid w:val="009A3415"/>
    <w:rsid w:val="009A6E3C"/>
    <w:rsid w:val="009A7803"/>
    <w:rsid w:val="009C09B5"/>
    <w:rsid w:val="009D073E"/>
    <w:rsid w:val="009E5B33"/>
    <w:rsid w:val="009F4D70"/>
    <w:rsid w:val="00A03588"/>
    <w:rsid w:val="00A17A81"/>
    <w:rsid w:val="00A2044B"/>
    <w:rsid w:val="00A53110"/>
    <w:rsid w:val="00A53D24"/>
    <w:rsid w:val="00AA70FD"/>
    <w:rsid w:val="00AB14B7"/>
    <w:rsid w:val="00AB5E4A"/>
    <w:rsid w:val="00AC0633"/>
    <w:rsid w:val="00AD08FD"/>
    <w:rsid w:val="00AD4E9A"/>
    <w:rsid w:val="00AF4D43"/>
    <w:rsid w:val="00B033AC"/>
    <w:rsid w:val="00B03E77"/>
    <w:rsid w:val="00B11110"/>
    <w:rsid w:val="00B173B4"/>
    <w:rsid w:val="00B534C3"/>
    <w:rsid w:val="00B56384"/>
    <w:rsid w:val="00B74E21"/>
    <w:rsid w:val="00BA1B7F"/>
    <w:rsid w:val="00BA7560"/>
    <w:rsid w:val="00BE6DF9"/>
    <w:rsid w:val="00BF5E36"/>
    <w:rsid w:val="00BF5F16"/>
    <w:rsid w:val="00C01CC8"/>
    <w:rsid w:val="00C06C01"/>
    <w:rsid w:val="00C236B3"/>
    <w:rsid w:val="00C32E38"/>
    <w:rsid w:val="00C3394E"/>
    <w:rsid w:val="00C411F9"/>
    <w:rsid w:val="00C66BC1"/>
    <w:rsid w:val="00C70FBB"/>
    <w:rsid w:val="00C8289A"/>
    <w:rsid w:val="00C9338D"/>
    <w:rsid w:val="00CB6AF2"/>
    <w:rsid w:val="00CB7885"/>
    <w:rsid w:val="00CC5D59"/>
    <w:rsid w:val="00CD37FF"/>
    <w:rsid w:val="00CD5921"/>
    <w:rsid w:val="00CE5C6F"/>
    <w:rsid w:val="00CF0100"/>
    <w:rsid w:val="00CF3146"/>
    <w:rsid w:val="00CF4F2E"/>
    <w:rsid w:val="00D00D54"/>
    <w:rsid w:val="00D011F7"/>
    <w:rsid w:val="00D1595B"/>
    <w:rsid w:val="00D4476E"/>
    <w:rsid w:val="00D447B6"/>
    <w:rsid w:val="00D546A6"/>
    <w:rsid w:val="00D54A08"/>
    <w:rsid w:val="00D54DE7"/>
    <w:rsid w:val="00D66DAD"/>
    <w:rsid w:val="00D67F97"/>
    <w:rsid w:val="00D728D8"/>
    <w:rsid w:val="00DA17AE"/>
    <w:rsid w:val="00DA45EA"/>
    <w:rsid w:val="00DB0F5F"/>
    <w:rsid w:val="00DC0279"/>
    <w:rsid w:val="00E11735"/>
    <w:rsid w:val="00E13654"/>
    <w:rsid w:val="00E22532"/>
    <w:rsid w:val="00E262F2"/>
    <w:rsid w:val="00E448EB"/>
    <w:rsid w:val="00E568A7"/>
    <w:rsid w:val="00E65631"/>
    <w:rsid w:val="00EA33A1"/>
    <w:rsid w:val="00ED07FC"/>
    <w:rsid w:val="00ED0C04"/>
    <w:rsid w:val="00ED376D"/>
    <w:rsid w:val="00ED70A7"/>
    <w:rsid w:val="00F1312D"/>
    <w:rsid w:val="00F228F6"/>
    <w:rsid w:val="00F24811"/>
    <w:rsid w:val="00F35A0B"/>
    <w:rsid w:val="00F35F3B"/>
    <w:rsid w:val="00F42BA9"/>
    <w:rsid w:val="00F55A74"/>
    <w:rsid w:val="00F64393"/>
    <w:rsid w:val="00F72E9F"/>
    <w:rsid w:val="00F8037A"/>
    <w:rsid w:val="00F9652D"/>
    <w:rsid w:val="00FE219E"/>
    <w:rsid w:val="00FF7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0EE36E"/>
  <w15:docId w15:val="{D0300714-E15C-4E79-891F-F1D1DA9FD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1D96"/>
    <w:pPr>
      <w:spacing w:after="0" w:line="264" w:lineRule="exact"/>
      <w:jc w:val="both"/>
    </w:pPr>
    <w:rPr>
      <w:rFonts w:ascii="Arial Narrow" w:hAnsi="Arial Narrow"/>
      <w:noProof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1173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1735"/>
  </w:style>
  <w:style w:type="paragraph" w:styleId="Stopka">
    <w:name w:val="footer"/>
    <w:basedOn w:val="Normalny"/>
    <w:link w:val="StopkaZnak"/>
    <w:uiPriority w:val="99"/>
    <w:unhideWhenUsed/>
    <w:rsid w:val="00E1173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1735"/>
  </w:style>
  <w:style w:type="table" w:styleId="Tabela-Siatka">
    <w:name w:val="Table Grid"/>
    <w:basedOn w:val="Standardowy"/>
    <w:uiPriority w:val="39"/>
    <w:rsid w:val="00F643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opka0">
    <w:name w:val="stopka"/>
    <w:basedOn w:val="Normalny"/>
    <w:link w:val="stopkaZnak0"/>
    <w:qFormat/>
    <w:rsid w:val="00F64393"/>
    <w:pPr>
      <w:framePr w:hSpace="141" w:wrap="around" w:vAnchor="text" w:hAnchor="page" w:x="1496" w:y="8459"/>
      <w:spacing w:line="200" w:lineRule="exact"/>
    </w:pPr>
    <w:rPr>
      <w:color w:val="640036"/>
      <w:sz w:val="14"/>
      <w:szCs w:val="14"/>
    </w:rPr>
  </w:style>
  <w:style w:type="character" w:customStyle="1" w:styleId="stopkaZnak0">
    <w:name w:val="stopka Znak"/>
    <w:basedOn w:val="Domylnaczcionkaakapitu"/>
    <w:link w:val="stopka0"/>
    <w:rsid w:val="00F64393"/>
    <w:rPr>
      <w:rFonts w:ascii="Arial Narrow" w:hAnsi="Arial Narrow"/>
      <w:color w:val="640036"/>
      <w:sz w:val="14"/>
      <w:szCs w:val="1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813E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13EE"/>
    <w:rPr>
      <w:rFonts w:ascii="Tahoma" w:hAnsi="Tahoma" w:cs="Tahoma"/>
      <w:noProof/>
      <w:sz w:val="16"/>
      <w:szCs w:val="16"/>
      <w:lang w:eastAsia="pl-PL"/>
    </w:rPr>
  </w:style>
  <w:style w:type="paragraph" w:customStyle="1" w:styleId="nazwaadresata">
    <w:name w:val="nazwa adresata"/>
    <w:basedOn w:val="Normalny"/>
    <w:next w:val="imiinazwisko"/>
    <w:rsid w:val="00A53110"/>
    <w:pPr>
      <w:spacing w:line="280" w:lineRule="exact"/>
    </w:pPr>
    <w:rPr>
      <w:rFonts w:eastAsia="Times New Roman" w:cs="Times New Roman"/>
      <w:noProof w:val="0"/>
      <w:sz w:val="20"/>
      <w:szCs w:val="24"/>
    </w:rPr>
  </w:style>
  <w:style w:type="paragraph" w:customStyle="1" w:styleId="imiinazwisko">
    <w:name w:val="imię i nazwisko"/>
    <w:basedOn w:val="nazwaadresata"/>
    <w:next w:val="Normalny"/>
    <w:rsid w:val="00A53110"/>
  </w:style>
  <w:style w:type="paragraph" w:customStyle="1" w:styleId="adres">
    <w:name w:val="adres"/>
    <w:basedOn w:val="Normalny"/>
    <w:rsid w:val="00A53110"/>
    <w:pPr>
      <w:spacing w:line="280" w:lineRule="exact"/>
      <w:jc w:val="left"/>
    </w:pPr>
    <w:rPr>
      <w:rFonts w:eastAsia="Times New Roman" w:cs="Times New Roman"/>
      <w:b/>
      <w:noProof w:val="0"/>
      <w:sz w:val="20"/>
      <w:szCs w:val="24"/>
    </w:rPr>
  </w:style>
  <w:style w:type="paragraph" w:customStyle="1" w:styleId="adresodbiorcy">
    <w:name w:val="adres odbiorcy"/>
    <w:basedOn w:val="adres"/>
    <w:rsid w:val="00A53110"/>
    <w:pPr>
      <w:jc w:val="right"/>
    </w:pPr>
  </w:style>
  <w:style w:type="character" w:styleId="Hipercze">
    <w:name w:val="Hyperlink"/>
    <w:rsid w:val="0044406B"/>
    <w:rPr>
      <w:rFonts w:ascii="Arial Narrow" w:hAnsi="Arial Narrow"/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rsid w:val="00743F73"/>
    <w:pPr>
      <w:spacing w:line="360" w:lineRule="auto"/>
      <w:ind w:left="567"/>
    </w:pPr>
    <w:rPr>
      <w:rFonts w:ascii="Times New Roman" w:eastAsia="Times New Roman" w:hAnsi="Times New Roman" w:cs="Times New Roman"/>
      <w:noProof w:val="0"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43F7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743F73"/>
    <w:pPr>
      <w:spacing w:line="360" w:lineRule="auto"/>
      <w:ind w:left="284" w:hanging="284"/>
    </w:pPr>
    <w:rPr>
      <w:rFonts w:ascii="Times New Roman" w:eastAsia="Times New Roman" w:hAnsi="Times New Roman" w:cs="Times New Roman"/>
      <w:noProof w:val="0"/>
      <w:sz w:val="24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743F7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"/>
    <w:rsid w:val="00743F73"/>
    <w:pPr>
      <w:spacing w:line="240" w:lineRule="auto"/>
      <w:jc w:val="left"/>
    </w:pPr>
    <w:rPr>
      <w:rFonts w:ascii="Courier New" w:eastAsia="Times New Roman" w:hAnsi="Courier New" w:cs="Times New Roman"/>
      <w:noProof w:val="0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743F73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743F73"/>
    <w:pPr>
      <w:spacing w:after="120" w:line="240" w:lineRule="auto"/>
      <w:jc w:val="left"/>
    </w:pPr>
    <w:rPr>
      <w:rFonts w:ascii="Times New Roman" w:eastAsia="Times New Roman" w:hAnsi="Times New Roman" w:cs="Times New Roman"/>
      <w:noProof w:val="0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43F7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C69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3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ALEX\ENERGA\LOGO%20ENERGA\SIW%20Energa\E_Logistyka\WZORCE%20I%20SZABLONY%202018\3.1.%20Materia&#322;y%20biurowe%20-%20Papier%20firmowy\papier_firmowy_logistyka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1E5C80-9699-4F65-AC15-20011FAB6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papier_firmowy_logistyka</Template>
  <TotalTime>4</TotalTime>
  <Pages>6</Pages>
  <Words>1376</Words>
  <Characters>8260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ENERGA Obrót</vt:lpstr>
    </vt:vector>
  </TitlesOfParts>
  <Company>Hewlett-Packard Company</Company>
  <LinksUpToDate>false</LinksUpToDate>
  <CharactersWithSpaces>9617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ENERGA Obrót</dc:title>
  <dc:creator>Patoka Aleksandra</dc:creator>
  <cp:lastModifiedBy>Kamycki Marcin</cp:lastModifiedBy>
  <cp:revision>2</cp:revision>
  <cp:lastPrinted>2020-07-21T06:31:00Z</cp:lastPrinted>
  <dcterms:created xsi:type="dcterms:W3CDTF">2026-03-02T09:06:00Z</dcterms:created>
  <dcterms:modified xsi:type="dcterms:W3CDTF">2026-03-02T09:06:00Z</dcterms:modified>
</cp:coreProperties>
</file>